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B43B6AA" w:rsidR="00773F15" w:rsidRPr="00F50E1F" w:rsidRDefault="00773F15" w:rsidP="00F73941">
      <w:pPr>
        <w:pStyle w:val="3GPPHeader"/>
        <w:spacing w:after="0"/>
        <w:jc w:val="left"/>
        <w:rPr>
          <w:sz w:val="32"/>
          <w:szCs w:val="32"/>
          <w:lang w:eastAsia="ko-KR"/>
        </w:rPr>
      </w:pPr>
      <w:r w:rsidRPr="00F50E1F">
        <w:t>3GPP TSG-RAN WG</w:t>
      </w:r>
      <w:r w:rsidR="00817302" w:rsidRPr="00F50E1F">
        <w:t>2</w:t>
      </w:r>
      <w:r w:rsidRPr="00F50E1F">
        <w:t xml:space="preserve"> #</w:t>
      </w:r>
      <w:r w:rsidR="00455336" w:rsidRPr="00F50E1F">
        <w:t>1</w:t>
      </w:r>
      <w:r w:rsidR="00817302" w:rsidRPr="00F50E1F">
        <w:t>3</w:t>
      </w:r>
      <w:r w:rsidR="009B6287" w:rsidRPr="00F50E1F">
        <w:t>2</w:t>
      </w:r>
      <w:r w:rsidRPr="00F50E1F">
        <w:tab/>
      </w:r>
      <w:r w:rsidR="00615986" w:rsidRPr="00F50E1F">
        <w:rPr>
          <w:rFonts w:cs="Arial"/>
          <w:bCs/>
          <w:sz w:val="26"/>
          <w:szCs w:val="26"/>
        </w:rPr>
        <w:t>R2-2508707</w:t>
      </w:r>
    </w:p>
    <w:p w14:paraId="5A63E400" w14:textId="337CF293" w:rsidR="00773F15" w:rsidRPr="00F50E1F" w:rsidRDefault="009B6287" w:rsidP="00F73941">
      <w:pPr>
        <w:pStyle w:val="3GPPHeader"/>
        <w:jc w:val="left"/>
      </w:pPr>
      <w:r w:rsidRPr="00F50E1F">
        <w:t>Dallas</w:t>
      </w:r>
      <w:r w:rsidR="00817302" w:rsidRPr="00F50E1F">
        <w:t xml:space="preserve">, </w:t>
      </w:r>
      <w:r w:rsidRPr="00F50E1F">
        <w:t>USA</w:t>
      </w:r>
      <w:r w:rsidR="00817302" w:rsidRPr="00F50E1F">
        <w:t xml:space="preserve">, </w:t>
      </w:r>
      <w:r w:rsidRPr="00F50E1F">
        <w:t>Nov.</w:t>
      </w:r>
      <w:r w:rsidR="00817302" w:rsidRPr="00F50E1F">
        <w:t xml:space="preserve"> 1</w:t>
      </w:r>
      <w:r w:rsidR="007C5CCB" w:rsidRPr="00F50E1F">
        <w:t>7</w:t>
      </w:r>
      <w:r w:rsidR="00FC370A" w:rsidRPr="00F50E1F">
        <w:rPr>
          <w:vertAlign w:val="superscript"/>
        </w:rPr>
        <w:t>th</w:t>
      </w:r>
      <w:r w:rsidR="00FC370A" w:rsidRPr="00F50E1F">
        <w:t xml:space="preserve"> – </w:t>
      </w:r>
      <w:r w:rsidR="007C5CCB" w:rsidRPr="00F50E1F">
        <w:t>21</w:t>
      </w:r>
      <w:r w:rsidR="007C5CCB" w:rsidRPr="00F50E1F">
        <w:rPr>
          <w:vertAlign w:val="superscript"/>
        </w:rPr>
        <w:t>st</w:t>
      </w:r>
      <w:r w:rsidR="00FC370A" w:rsidRPr="00F50E1F">
        <w:t>, 2025</w:t>
      </w:r>
    </w:p>
    <w:p w14:paraId="452EB362" w14:textId="51843428" w:rsidR="00773F15" w:rsidRPr="00F50E1F" w:rsidRDefault="00773F15" w:rsidP="00F73941">
      <w:pPr>
        <w:pStyle w:val="CRCoverPage"/>
        <w:tabs>
          <w:tab w:val="left" w:pos="1980"/>
        </w:tabs>
        <w:rPr>
          <w:rFonts w:ascii="Times New Roman" w:hAnsi="Times New Roman"/>
          <w:b/>
          <w:bCs/>
          <w:sz w:val="24"/>
          <w:lang w:eastAsia="ja-JP"/>
        </w:rPr>
      </w:pPr>
      <w:r w:rsidRPr="00F50E1F">
        <w:rPr>
          <w:rFonts w:ascii="Times New Roman" w:hAnsi="Times New Roman"/>
          <w:b/>
          <w:bCs/>
          <w:sz w:val="24"/>
        </w:rPr>
        <w:t>Agenda Item:</w:t>
      </w:r>
      <w:r w:rsidRPr="00F50E1F">
        <w:rPr>
          <w:rFonts w:ascii="Times New Roman" w:hAnsi="Times New Roman"/>
          <w:b/>
          <w:bCs/>
          <w:sz w:val="24"/>
        </w:rPr>
        <w:tab/>
      </w:r>
      <w:r w:rsidR="000A2BCE" w:rsidRPr="00F50E1F">
        <w:rPr>
          <w:rFonts w:ascii="Times New Roman" w:hAnsi="Times New Roman"/>
          <w:b/>
          <w:bCs/>
          <w:sz w:val="24"/>
        </w:rPr>
        <w:t>9.3.2</w:t>
      </w:r>
    </w:p>
    <w:p w14:paraId="2BA49935" w14:textId="77777777" w:rsidR="00773F15" w:rsidRPr="00F50E1F" w:rsidRDefault="00773F15" w:rsidP="00F73941">
      <w:pPr>
        <w:tabs>
          <w:tab w:val="left" w:pos="1985"/>
        </w:tabs>
        <w:jc w:val="left"/>
        <w:rPr>
          <w:b/>
          <w:bCs/>
          <w:sz w:val="24"/>
        </w:rPr>
      </w:pPr>
      <w:r w:rsidRPr="00F50E1F">
        <w:rPr>
          <w:b/>
          <w:bCs/>
          <w:sz w:val="24"/>
        </w:rPr>
        <w:t>Source:</w:t>
      </w:r>
      <w:r w:rsidRPr="00F50E1F">
        <w:rPr>
          <w:b/>
          <w:bCs/>
          <w:sz w:val="24"/>
        </w:rPr>
        <w:tab/>
        <w:t>InterDigital, Inc.</w:t>
      </w:r>
    </w:p>
    <w:p w14:paraId="64966197" w14:textId="785A255D" w:rsidR="00773F15" w:rsidRPr="00F50E1F" w:rsidRDefault="00773F15" w:rsidP="00F73941">
      <w:pPr>
        <w:ind w:left="1985" w:hanging="1985"/>
        <w:jc w:val="left"/>
        <w:rPr>
          <w:b/>
          <w:bCs/>
        </w:rPr>
      </w:pPr>
      <w:r w:rsidRPr="00F50E1F">
        <w:rPr>
          <w:b/>
          <w:bCs/>
          <w:sz w:val="24"/>
        </w:rPr>
        <w:t>Title:</w:t>
      </w:r>
      <w:r w:rsidRPr="00F50E1F">
        <w:rPr>
          <w:b/>
          <w:bCs/>
          <w:sz w:val="24"/>
        </w:rPr>
        <w:tab/>
      </w:r>
      <w:r w:rsidR="000A2BCE" w:rsidRPr="00F50E1F">
        <w:rPr>
          <w:b/>
          <w:bCs/>
          <w:sz w:val="24"/>
        </w:rPr>
        <w:t>Functionality management for UE sided model for RRM measurement prediction</w:t>
      </w:r>
    </w:p>
    <w:p w14:paraId="06136B5C" w14:textId="64831F51" w:rsidR="007C5CCB" w:rsidRPr="00F50E1F" w:rsidRDefault="00773F15" w:rsidP="00F73941">
      <w:pPr>
        <w:ind w:left="1985" w:hanging="1985"/>
        <w:jc w:val="left"/>
        <w:rPr>
          <w:b/>
          <w:bCs/>
          <w:sz w:val="24"/>
        </w:rPr>
      </w:pPr>
      <w:r w:rsidRPr="00F50E1F">
        <w:rPr>
          <w:b/>
          <w:bCs/>
          <w:sz w:val="24"/>
        </w:rPr>
        <w:t>Document for:</w:t>
      </w:r>
      <w:r w:rsidRPr="00F50E1F">
        <w:rPr>
          <w:b/>
          <w:bCs/>
          <w:sz w:val="24"/>
        </w:rPr>
        <w:tab/>
        <w:t>Discussion</w:t>
      </w:r>
    </w:p>
    <w:p w14:paraId="1C3FFD89" w14:textId="1388F4C5" w:rsidR="00773F15" w:rsidRPr="00F50E1F" w:rsidRDefault="00773F15" w:rsidP="00F73941">
      <w:pPr>
        <w:pStyle w:val="Heading1"/>
        <w:rPr>
          <w:sz w:val="32"/>
        </w:rPr>
      </w:pPr>
      <w:bookmarkStart w:id="0" w:name="_Toc178176150"/>
      <w:r w:rsidRPr="00F50E1F">
        <w:rPr>
          <w:sz w:val="32"/>
        </w:rPr>
        <w:t>Introduction</w:t>
      </w:r>
      <w:bookmarkEnd w:id="0"/>
    </w:p>
    <w:p w14:paraId="54D6AFCC" w14:textId="77777777" w:rsidR="00C012E6" w:rsidRPr="00F50E1F" w:rsidRDefault="00C012E6" w:rsidP="00F73941">
      <w:pPr>
        <w:jc w:val="left"/>
      </w:pPr>
      <w:r w:rsidRPr="00F50E1F">
        <w:t>The rel-19 study on AIML mobility was concluded in RAN2-131 and the agreements are captured in TR 38.744 [1]. Based on that study, a work item has been approved for rel-20 to specify the RRM measurement and measurement event prediction use cases, where the main RAN2 objectives of the work item for a UE sided model are [2]:</w:t>
      </w:r>
    </w:p>
    <w:p w14:paraId="4B2300E5" w14:textId="77777777" w:rsidR="00C012E6" w:rsidRPr="00F50E1F" w:rsidRDefault="00C012E6" w:rsidP="00F73941">
      <w:pPr>
        <w:numPr>
          <w:ilvl w:val="0"/>
          <w:numId w:val="41"/>
        </w:numPr>
        <w:jc w:val="left"/>
        <w:rPr>
          <w:bCs/>
          <w:i/>
          <w:iCs/>
        </w:rPr>
      </w:pPr>
      <w:r w:rsidRPr="00F50E1F">
        <w:rPr>
          <w:bCs/>
          <w:i/>
          <w:iCs/>
        </w:rPr>
        <w:t>Specify support for RRM measurement prediction</w:t>
      </w:r>
      <w:r w:rsidRPr="00F50E1F">
        <w:rPr>
          <w:rFonts w:hint="eastAsia"/>
          <w:bCs/>
          <w:i/>
          <w:iCs/>
        </w:rPr>
        <w:t xml:space="preserve"> and measurement event prediction</w:t>
      </w:r>
      <w:r w:rsidRPr="00F50E1F">
        <w:rPr>
          <w:bCs/>
          <w:i/>
          <w:iCs/>
        </w:rPr>
        <w:t xml:space="preserve"> for UE sided models [RAN2]:</w:t>
      </w:r>
    </w:p>
    <w:p w14:paraId="18E63E97" w14:textId="77777777" w:rsidR="00C012E6" w:rsidRPr="00F50E1F" w:rsidRDefault="00C012E6" w:rsidP="00F73941">
      <w:pPr>
        <w:numPr>
          <w:ilvl w:val="0"/>
          <w:numId w:val="42"/>
        </w:numPr>
        <w:jc w:val="left"/>
        <w:rPr>
          <w:bCs/>
          <w:i/>
          <w:iCs/>
        </w:rPr>
      </w:pPr>
      <w:bookmarkStart w:id="1" w:name="_Hlk213098326"/>
      <w:r w:rsidRPr="00F50E1F">
        <w:rPr>
          <w:bCs/>
          <w:i/>
          <w:iCs/>
        </w:rPr>
        <w:t>Temporal domain prediction</w:t>
      </w:r>
      <w:r w:rsidRPr="00F50E1F">
        <w:rPr>
          <w:rFonts w:hint="eastAsia"/>
          <w:bCs/>
          <w:i/>
          <w:iCs/>
        </w:rPr>
        <w:t xml:space="preserve"> case A and case B, </w:t>
      </w:r>
      <w:r w:rsidRPr="00F50E1F">
        <w:rPr>
          <w:bCs/>
          <w:i/>
          <w:iCs/>
        </w:rPr>
        <w:t>and Frequency domain prediction</w:t>
      </w:r>
      <w:r w:rsidRPr="00F50E1F">
        <w:rPr>
          <w:rFonts w:hint="eastAsia"/>
          <w:bCs/>
          <w:i/>
          <w:iCs/>
        </w:rPr>
        <w:t xml:space="preserve"> for co-located cases are supported</w:t>
      </w:r>
      <w:r w:rsidRPr="00F50E1F">
        <w:rPr>
          <w:bCs/>
          <w:i/>
          <w:iCs/>
        </w:rPr>
        <w:t>.</w:t>
      </w:r>
      <w:r w:rsidRPr="00F50E1F">
        <w:rPr>
          <w:rFonts w:hint="eastAsia"/>
          <w:bCs/>
          <w:i/>
          <w:iCs/>
        </w:rPr>
        <w:t xml:space="preserve"> </w:t>
      </w:r>
    </w:p>
    <w:bookmarkEnd w:id="1"/>
    <w:p w14:paraId="53FBE1D3" w14:textId="77777777" w:rsidR="00C012E6" w:rsidRPr="00F50E1F" w:rsidRDefault="00C012E6" w:rsidP="00F73941">
      <w:pPr>
        <w:numPr>
          <w:ilvl w:val="0"/>
          <w:numId w:val="42"/>
        </w:numPr>
        <w:jc w:val="left"/>
        <w:rPr>
          <w:bCs/>
          <w:i/>
          <w:iCs/>
        </w:rPr>
      </w:pPr>
      <w:r w:rsidRPr="00F50E1F">
        <w:rPr>
          <w:rFonts w:hint="eastAsia"/>
          <w:bCs/>
          <w:i/>
          <w:iCs/>
        </w:rPr>
        <w:t xml:space="preserve">L3 </w:t>
      </w:r>
      <w:r w:rsidRPr="00F50E1F">
        <w:rPr>
          <w:bCs/>
          <w:i/>
          <w:iCs/>
        </w:rPr>
        <w:t>Cell level prediction</w:t>
      </w:r>
      <w:r w:rsidRPr="00F50E1F">
        <w:rPr>
          <w:rFonts w:hint="eastAsia"/>
          <w:bCs/>
          <w:i/>
          <w:iCs/>
        </w:rPr>
        <w:t xml:space="preserve"> is supported </w:t>
      </w:r>
    </w:p>
    <w:p w14:paraId="0113339F" w14:textId="77777777" w:rsidR="00C012E6" w:rsidRPr="00F50E1F" w:rsidRDefault="00C012E6" w:rsidP="00F73941">
      <w:pPr>
        <w:ind w:left="567" w:firstLine="567"/>
        <w:jc w:val="left"/>
        <w:rPr>
          <w:bCs/>
          <w:i/>
          <w:iCs/>
        </w:rPr>
      </w:pPr>
      <w:bookmarkStart w:id="2" w:name="OLE_LINK12"/>
      <w:bookmarkStart w:id="3" w:name="OLE_LINK13"/>
      <w:r w:rsidRPr="00F50E1F">
        <w:rPr>
          <w:bCs/>
          <w:i/>
          <w:iCs/>
        </w:rPr>
        <w:t>Note 1: For UE sided model, spatial domain</w:t>
      </w:r>
      <w:r w:rsidRPr="00F50E1F">
        <w:rPr>
          <w:rFonts w:hint="eastAsia"/>
          <w:bCs/>
          <w:i/>
          <w:iCs/>
        </w:rPr>
        <w:t xml:space="preserve"> prediction</w:t>
      </w:r>
      <w:r w:rsidRPr="00F50E1F">
        <w:rPr>
          <w:bCs/>
          <w:i/>
          <w:iCs/>
        </w:rPr>
        <w:t xml:space="preserve"> is not supported.</w:t>
      </w:r>
    </w:p>
    <w:p w14:paraId="58B017AD" w14:textId="77777777" w:rsidR="00C012E6" w:rsidRPr="00F50E1F" w:rsidRDefault="00C012E6" w:rsidP="00F73941">
      <w:pPr>
        <w:ind w:left="513" w:firstLine="567"/>
        <w:jc w:val="left"/>
        <w:rPr>
          <w:bCs/>
          <w:i/>
          <w:iCs/>
        </w:rPr>
      </w:pPr>
      <w:r w:rsidRPr="00F50E1F">
        <w:rPr>
          <w:rFonts w:hint="eastAsia"/>
          <w:bCs/>
          <w:i/>
          <w:iCs/>
        </w:rPr>
        <w:t>Note 2: For UE sided model, L3 beam level prediction is not supported.</w:t>
      </w:r>
    </w:p>
    <w:bookmarkEnd w:id="2"/>
    <w:bookmarkEnd w:id="3"/>
    <w:p w14:paraId="76893B89" w14:textId="5C396172" w:rsidR="00C012E6" w:rsidRPr="00F50E1F" w:rsidRDefault="00C012E6" w:rsidP="00F73941">
      <w:pPr>
        <w:numPr>
          <w:ilvl w:val="0"/>
          <w:numId w:val="41"/>
        </w:numPr>
        <w:tabs>
          <w:tab w:val="num" w:pos="1440"/>
        </w:tabs>
        <w:jc w:val="left"/>
        <w:rPr>
          <w:bCs/>
          <w:i/>
          <w:iCs/>
        </w:rPr>
      </w:pPr>
      <w:r w:rsidRPr="00F50E1F">
        <w:rPr>
          <w:bCs/>
          <w:i/>
          <w:iCs/>
        </w:rPr>
        <w:t xml:space="preserve">For both RRM measurement prediction and measurement event prediction, specify signalling and protocol aspects to enable LCM functionality management for UE sided </w:t>
      </w:r>
      <w:r w:rsidRPr="00F50E1F">
        <w:rPr>
          <w:rFonts w:hint="eastAsia"/>
          <w:bCs/>
          <w:i/>
          <w:iCs/>
        </w:rPr>
        <w:t>model</w:t>
      </w:r>
      <w:r w:rsidRPr="00F50E1F">
        <w:rPr>
          <w:bCs/>
          <w:i/>
          <w:iCs/>
        </w:rPr>
        <w:t xml:space="preserve"> including [RAN2]:</w:t>
      </w:r>
    </w:p>
    <w:p w14:paraId="09BDED76" w14:textId="77777777" w:rsidR="00C012E6" w:rsidRPr="00F50E1F" w:rsidRDefault="00C012E6" w:rsidP="00F73941">
      <w:pPr>
        <w:numPr>
          <w:ilvl w:val="0"/>
          <w:numId w:val="42"/>
        </w:numPr>
        <w:jc w:val="left"/>
        <w:rPr>
          <w:bCs/>
          <w:i/>
          <w:iCs/>
        </w:rPr>
      </w:pPr>
      <w:r w:rsidRPr="00F50E1F">
        <w:rPr>
          <w:rFonts w:hint="eastAsia"/>
          <w:bCs/>
          <w:i/>
          <w:iCs/>
        </w:rPr>
        <w:t>UE capability request and response procedure</w:t>
      </w:r>
    </w:p>
    <w:p w14:paraId="564B708D" w14:textId="77777777" w:rsidR="00C012E6" w:rsidRPr="00F50E1F" w:rsidRDefault="00C012E6" w:rsidP="00F73941">
      <w:pPr>
        <w:numPr>
          <w:ilvl w:val="0"/>
          <w:numId w:val="42"/>
        </w:numPr>
        <w:jc w:val="left"/>
        <w:rPr>
          <w:bCs/>
          <w:i/>
          <w:iCs/>
        </w:rPr>
      </w:pPr>
      <w:r w:rsidRPr="00F50E1F">
        <w:rPr>
          <w:rFonts w:hint="eastAsia"/>
          <w:bCs/>
          <w:i/>
          <w:iCs/>
        </w:rPr>
        <w:t xml:space="preserve">Applicability report for both full and partial configuration approach </w:t>
      </w:r>
    </w:p>
    <w:p w14:paraId="2729C344" w14:textId="77777777" w:rsidR="00C012E6" w:rsidRPr="00F50E1F" w:rsidRDefault="00C012E6" w:rsidP="00F73941">
      <w:pPr>
        <w:numPr>
          <w:ilvl w:val="0"/>
          <w:numId w:val="42"/>
        </w:numPr>
        <w:jc w:val="left"/>
        <w:rPr>
          <w:bCs/>
          <w:i/>
          <w:iCs/>
        </w:rPr>
      </w:pPr>
      <w:r w:rsidRPr="00F50E1F">
        <w:rPr>
          <w:rFonts w:hint="eastAsia"/>
          <w:bCs/>
          <w:i/>
          <w:iCs/>
        </w:rPr>
        <w:t>Inference configuration and inference report</w:t>
      </w:r>
    </w:p>
    <w:p w14:paraId="0834CCB7" w14:textId="77777777" w:rsidR="00C012E6" w:rsidRPr="00F50E1F" w:rsidRDefault="00C012E6" w:rsidP="00F73941">
      <w:pPr>
        <w:numPr>
          <w:ilvl w:val="0"/>
          <w:numId w:val="42"/>
        </w:numPr>
        <w:jc w:val="left"/>
        <w:rPr>
          <w:bCs/>
          <w:i/>
          <w:iCs/>
        </w:rPr>
      </w:pPr>
      <w:r w:rsidRPr="00F50E1F">
        <w:rPr>
          <w:rFonts w:hint="eastAsia"/>
          <w:bCs/>
          <w:i/>
          <w:iCs/>
        </w:rPr>
        <w:t>Performance monitoring performed in UE or network side, based on which network can manage UE sided functionality</w:t>
      </w:r>
    </w:p>
    <w:p w14:paraId="6C9E471E" w14:textId="77777777" w:rsidR="00C012E6" w:rsidRPr="00F50E1F" w:rsidRDefault="00C012E6" w:rsidP="00F73941">
      <w:pPr>
        <w:numPr>
          <w:ilvl w:val="0"/>
          <w:numId w:val="42"/>
        </w:numPr>
        <w:jc w:val="left"/>
        <w:rPr>
          <w:bCs/>
          <w:i/>
          <w:iCs/>
        </w:rPr>
      </w:pPr>
      <w:r w:rsidRPr="00F50E1F">
        <w:rPr>
          <w:bCs/>
          <w:i/>
          <w:iCs/>
        </w:rPr>
        <w:t>UE sided data collection</w:t>
      </w:r>
    </w:p>
    <w:p w14:paraId="0F1B4469" w14:textId="77777777" w:rsidR="00C012E6" w:rsidRPr="00F50E1F" w:rsidRDefault="00C012E6" w:rsidP="00F73941">
      <w:pPr>
        <w:numPr>
          <w:ilvl w:val="0"/>
          <w:numId w:val="42"/>
        </w:numPr>
        <w:jc w:val="left"/>
        <w:rPr>
          <w:bCs/>
          <w:i/>
          <w:iCs/>
        </w:rPr>
      </w:pPr>
      <w:r w:rsidRPr="00F50E1F">
        <w:rPr>
          <w:rFonts w:hint="eastAsia"/>
          <w:bCs/>
          <w:i/>
          <w:iCs/>
        </w:rPr>
        <w:t>For measurement event prediction:</w:t>
      </w:r>
    </w:p>
    <w:p w14:paraId="241C2306" w14:textId="77777777" w:rsidR="00C012E6" w:rsidRPr="00F50E1F" w:rsidRDefault="00C012E6" w:rsidP="00F73941">
      <w:pPr>
        <w:numPr>
          <w:ilvl w:val="1"/>
          <w:numId w:val="42"/>
        </w:numPr>
        <w:jc w:val="left"/>
        <w:rPr>
          <w:bCs/>
          <w:i/>
          <w:iCs/>
        </w:rPr>
      </w:pPr>
      <w:r w:rsidRPr="00F50E1F">
        <w:rPr>
          <w:bCs/>
          <w:i/>
          <w:iCs/>
        </w:rPr>
        <w:t>Measurement event A1~A6 are in the scope in this release</w:t>
      </w:r>
    </w:p>
    <w:p w14:paraId="66785D77" w14:textId="77777777" w:rsidR="00C012E6" w:rsidRPr="00F50E1F" w:rsidRDefault="00C012E6" w:rsidP="00C00461">
      <w:pPr>
        <w:ind w:left="1170"/>
        <w:jc w:val="left"/>
        <w:rPr>
          <w:bCs/>
          <w:i/>
          <w:iCs/>
        </w:rPr>
      </w:pPr>
      <w:r w:rsidRPr="00F50E1F">
        <w:rPr>
          <w:rFonts w:hint="eastAsia"/>
          <w:bCs/>
          <w:i/>
          <w:iCs/>
        </w:rPr>
        <w:t>Note3: Data transfer and model delivery for UE sided model are out of scope of this WI.</w:t>
      </w:r>
      <w:r w:rsidRPr="00F50E1F">
        <w:rPr>
          <w:bCs/>
          <w:i/>
          <w:iCs/>
        </w:rPr>
        <w:t xml:space="preserve"> </w:t>
      </w:r>
      <w:r w:rsidRPr="00F50E1F">
        <w:rPr>
          <w:rFonts w:hint="eastAsia"/>
          <w:bCs/>
          <w:i/>
          <w:iCs/>
        </w:rPr>
        <w:t>And</w:t>
      </w:r>
      <w:r w:rsidRPr="00F50E1F">
        <w:rPr>
          <w:bCs/>
          <w:i/>
          <w:iCs/>
        </w:rPr>
        <w:t xml:space="preserve"> model related choices can be up to UE’s implementation</w:t>
      </w:r>
      <w:r w:rsidRPr="00F50E1F">
        <w:rPr>
          <w:rFonts w:hint="eastAsia"/>
          <w:bCs/>
          <w:i/>
          <w:iCs/>
        </w:rPr>
        <w:t>.</w:t>
      </w:r>
      <w:r w:rsidRPr="00F50E1F">
        <w:rPr>
          <w:bCs/>
          <w:i/>
          <w:iCs/>
        </w:rPr>
        <w:t xml:space="preserve"> </w:t>
      </w:r>
    </w:p>
    <w:p w14:paraId="13D633AD" w14:textId="31BE4A01" w:rsidR="00C012E6" w:rsidRPr="00F50E1F" w:rsidRDefault="00C012E6" w:rsidP="00F73941">
      <w:pPr>
        <w:jc w:val="left"/>
      </w:pPr>
      <w:r w:rsidRPr="00F50E1F">
        <w:t>In this contribution, we discuss LCM and functionality management aspects for a UE-side model for RRM measurement prediction.</w:t>
      </w:r>
    </w:p>
    <w:p w14:paraId="38E544A5" w14:textId="14189667" w:rsidR="00773F15" w:rsidRPr="00F50E1F" w:rsidRDefault="004D5A8B" w:rsidP="00F73941">
      <w:pPr>
        <w:pStyle w:val="Heading1"/>
        <w:pBdr>
          <w:top w:val="single" w:sz="12" w:space="5" w:color="auto"/>
        </w:pBdr>
        <w:spacing w:after="120"/>
        <w:rPr>
          <w:sz w:val="32"/>
        </w:rPr>
      </w:pPr>
      <w:r w:rsidRPr="00F50E1F">
        <w:t>Discussion</w:t>
      </w:r>
    </w:p>
    <w:p w14:paraId="69263CE2" w14:textId="733E08FC" w:rsidR="000D4F8F" w:rsidRPr="00F50E1F" w:rsidRDefault="000D4F8F" w:rsidP="00F73941">
      <w:pPr>
        <w:pStyle w:val="Heading2"/>
      </w:pPr>
      <w:r w:rsidRPr="00F50E1F">
        <w:rPr>
          <w:sz w:val="28"/>
          <w:szCs w:val="28"/>
        </w:rPr>
        <w:t>Adopting rel-19 agreements in AIML PHY</w:t>
      </w:r>
    </w:p>
    <w:p w14:paraId="68AF41A8" w14:textId="04D97DB1" w:rsidR="00233BAA" w:rsidRPr="00F50E1F" w:rsidRDefault="00233BAA" w:rsidP="00F73941">
      <w:pPr>
        <w:jc w:val="left"/>
      </w:pPr>
      <w:r w:rsidRPr="00F50E1F">
        <w:t xml:space="preserve">Most of the LCM and related </w:t>
      </w:r>
      <w:r w:rsidR="009B2A81" w:rsidRPr="00F50E1F">
        <w:t>signalling</w:t>
      </w:r>
      <w:r w:rsidRPr="00F50E1F">
        <w:t xml:space="preserve"> discussions and agreements for AIML mobility during the study item phase in rel-19 used the AIML BM use case as a baseline (e.g., capability reporting, applicability </w:t>
      </w:r>
      <w:r w:rsidRPr="00F50E1F">
        <w:lastRenderedPageBreak/>
        <w:t>determination and reporting, etc.,), as captured in the TR [1]. Additionally, the specification of the rel-19 work on AIML BM has also been finalized, with a few ASN.1 corrections left to be made (e.g., 38.300 corrections [3]). Considering that</w:t>
      </w:r>
      <w:r w:rsidR="00E26EC2" w:rsidRPr="00F50E1F">
        <w:t xml:space="preserve">, </w:t>
      </w:r>
      <w:r w:rsidRPr="00F50E1F">
        <w:t>we don’t think it is necessary to re-open the discussion for all the individual stage 2 aspects of AIML mobility.</w:t>
      </w:r>
    </w:p>
    <w:p w14:paraId="2676B45B" w14:textId="6C77A098" w:rsidR="00233BAA" w:rsidRPr="00F50E1F" w:rsidRDefault="00233BAA" w:rsidP="00F73941">
      <w:pPr>
        <w:tabs>
          <w:tab w:val="left" w:pos="1377"/>
        </w:tabs>
        <w:ind w:left="1354" w:hanging="1354"/>
        <w:jc w:val="left"/>
        <w:rPr>
          <w:rFonts w:cs="Arial"/>
          <w:bCs/>
          <w:i/>
          <w:iCs/>
        </w:rPr>
      </w:pPr>
      <w:r w:rsidRPr="00F50E1F">
        <w:rPr>
          <w:rFonts w:cs="Arial"/>
          <w:b/>
        </w:rPr>
        <w:t>Observation 1:</w:t>
      </w:r>
      <w:r w:rsidRPr="00F50E1F">
        <w:rPr>
          <w:rFonts w:cs="Arial"/>
          <w:bCs/>
          <w:i/>
          <w:iCs/>
        </w:rPr>
        <w:t xml:space="preserve"> The LCM and related </w:t>
      </w:r>
      <w:r w:rsidR="009B2A81" w:rsidRPr="00F50E1F">
        <w:rPr>
          <w:rFonts w:cs="Arial"/>
          <w:bCs/>
          <w:i/>
          <w:iCs/>
        </w:rPr>
        <w:t>signalling</w:t>
      </w:r>
      <w:r w:rsidRPr="00F50E1F">
        <w:rPr>
          <w:rFonts w:cs="Arial"/>
          <w:bCs/>
          <w:i/>
          <w:iCs/>
        </w:rPr>
        <w:t xml:space="preserve"> discussions and agreements for the AIML mobility study in rel-19 study were based on the AIML BM use case.</w:t>
      </w:r>
    </w:p>
    <w:p w14:paraId="32F1D73C" w14:textId="77777777" w:rsidR="00233BAA" w:rsidRPr="00F50E1F" w:rsidRDefault="00233BAA" w:rsidP="00F73941">
      <w:pPr>
        <w:tabs>
          <w:tab w:val="left" w:pos="1377"/>
        </w:tabs>
        <w:ind w:left="1354" w:hanging="1354"/>
        <w:jc w:val="left"/>
        <w:rPr>
          <w:rFonts w:cs="Arial"/>
          <w:bCs/>
          <w:i/>
          <w:iCs/>
        </w:rPr>
      </w:pPr>
      <w:r w:rsidRPr="00F50E1F">
        <w:rPr>
          <w:rFonts w:cs="Arial"/>
          <w:b/>
        </w:rPr>
        <w:t>Observation 2:</w:t>
      </w:r>
      <w:r w:rsidRPr="00F50E1F">
        <w:rPr>
          <w:rFonts w:cs="Arial"/>
          <w:bCs/>
          <w:i/>
          <w:iCs/>
        </w:rPr>
        <w:t xml:space="preserve"> The rel-19 specification work on AIML BM use case has been finalized (with few ASN.1 corrections pending).</w:t>
      </w:r>
    </w:p>
    <w:p w14:paraId="02DAD9EA" w14:textId="77777777" w:rsidR="00233BAA" w:rsidRPr="00F50E1F" w:rsidRDefault="00233BAA" w:rsidP="00F73941">
      <w:pPr>
        <w:tabs>
          <w:tab w:val="left" w:pos="1377"/>
        </w:tabs>
        <w:ind w:left="1354" w:hanging="1354"/>
        <w:jc w:val="left"/>
        <w:rPr>
          <w:rFonts w:cs="Arial"/>
          <w:bCs/>
          <w:i/>
          <w:iCs/>
        </w:rPr>
      </w:pPr>
      <w:r w:rsidRPr="00F50E1F">
        <w:rPr>
          <w:rFonts w:cs="Arial"/>
          <w:b/>
        </w:rPr>
        <w:t>Observation 3:</w:t>
      </w:r>
      <w:r w:rsidRPr="00F50E1F">
        <w:rPr>
          <w:rFonts w:cs="Arial"/>
          <w:bCs/>
          <w:i/>
          <w:iCs/>
        </w:rPr>
        <w:t xml:space="preserve"> RAN2 should not discuss and re-confirm each agreement that was made during the AIML mobility study during rel-19.</w:t>
      </w:r>
    </w:p>
    <w:p w14:paraId="20E69391" w14:textId="7BEFB10E" w:rsidR="00233BAA" w:rsidRPr="00F50E1F" w:rsidRDefault="00233BAA" w:rsidP="00F73941">
      <w:pPr>
        <w:jc w:val="left"/>
      </w:pPr>
      <w:r w:rsidRPr="00F50E1F">
        <w:t xml:space="preserve">Thus, the LCM and related </w:t>
      </w:r>
      <w:r w:rsidR="009B2A81" w:rsidRPr="00F50E1F">
        <w:t>signalling</w:t>
      </w:r>
      <w:r w:rsidRPr="00F50E1F">
        <w:t xml:space="preserve"> discussions in RAN2 should focus on identifying the aspects that can be directly adopted from the BM specifications and those that need further discussion. Thus, we propose:</w:t>
      </w:r>
    </w:p>
    <w:p w14:paraId="3CC6A6CC" w14:textId="77777777" w:rsidR="00536FAB" w:rsidRPr="00F50E1F" w:rsidRDefault="00536FAB" w:rsidP="00F73941">
      <w:pPr>
        <w:tabs>
          <w:tab w:val="left" w:pos="1377"/>
        </w:tabs>
        <w:ind w:left="1170" w:hanging="1170"/>
        <w:jc w:val="left"/>
        <w:rPr>
          <w:rFonts w:cs="Arial"/>
          <w:b/>
          <w:u w:val="single"/>
        </w:rPr>
      </w:pPr>
    </w:p>
    <w:p w14:paraId="48B7E5F0" w14:textId="2D52E473" w:rsidR="00233BAA" w:rsidRPr="00F50E1F" w:rsidRDefault="00233BAA" w:rsidP="00F73941">
      <w:pPr>
        <w:tabs>
          <w:tab w:val="left" w:pos="1377"/>
        </w:tabs>
        <w:ind w:left="1170" w:hanging="1170"/>
        <w:jc w:val="left"/>
        <w:rPr>
          <w:rFonts w:cs="Arial"/>
          <w:b/>
          <w:i/>
          <w:iCs/>
        </w:rPr>
      </w:pPr>
      <w:r w:rsidRPr="00F50E1F">
        <w:rPr>
          <w:rFonts w:cs="Arial"/>
          <w:b/>
          <w:u w:val="single"/>
        </w:rPr>
        <w:t>Proposal 1:</w:t>
      </w:r>
      <w:r w:rsidRPr="00F50E1F">
        <w:rPr>
          <w:rFonts w:cs="Arial"/>
          <w:b/>
        </w:rPr>
        <w:t xml:space="preserve"> </w:t>
      </w:r>
      <w:r w:rsidRPr="00F50E1F">
        <w:rPr>
          <w:rFonts w:cs="Arial"/>
          <w:b/>
          <w:i/>
          <w:iCs/>
        </w:rPr>
        <w:t xml:space="preserve">Rel-20 discussion on LCM and </w:t>
      </w:r>
      <w:r w:rsidR="009B2A81" w:rsidRPr="00F50E1F">
        <w:rPr>
          <w:rFonts w:cs="Arial"/>
          <w:b/>
          <w:i/>
          <w:iCs/>
        </w:rPr>
        <w:t>signalling</w:t>
      </w:r>
      <w:r w:rsidRPr="00F50E1F">
        <w:rPr>
          <w:rFonts w:cs="Arial"/>
          <w:b/>
          <w:i/>
          <w:iCs/>
        </w:rPr>
        <w:t xml:space="preserve"> </w:t>
      </w:r>
      <w:r w:rsidR="0043620D" w:rsidRPr="00F50E1F">
        <w:rPr>
          <w:rFonts w:cs="Arial"/>
          <w:b/>
          <w:i/>
          <w:iCs/>
        </w:rPr>
        <w:t xml:space="preserve">for AIML </w:t>
      </w:r>
      <w:r w:rsidR="00EE64C5" w:rsidRPr="00F50E1F">
        <w:rPr>
          <w:rFonts w:cs="Arial"/>
          <w:b/>
          <w:i/>
          <w:iCs/>
        </w:rPr>
        <w:t xml:space="preserve">mobility </w:t>
      </w:r>
      <w:r w:rsidRPr="00F50E1F">
        <w:rPr>
          <w:rFonts w:cs="Arial"/>
          <w:b/>
          <w:i/>
          <w:iCs/>
        </w:rPr>
        <w:t>should start by identifying the aspects of rel-19 AIML BM use case that can be adopted as is and those that require further discussion.</w:t>
      </w:r>
    </w:p>
    <w:p w14:paraId="7A85E17C" w14:textId="77777777" w:rsidR="00536FAB" w:rsidRPr="00F50E1F" w:rsidRDefault="00536FAB" w:rsidP="00F73941">
      <w:pPr>
        <w:jc w:val="left"/>
      </w:pPr>
    </w:p>
    <w:p w14:paraId="51FD04DF" w14:textId="13FA0B08" w:rsidR="00233BAA" w:rsidRPr="00F50E1F" w:rsidRDefault="00233BAA" w:rsidP="00F73941">
      <w:pPr>
        <w:jc w:val="left"/>
      </w:pPr>
      <w:r w:rsidRPr="00F50E1F">
        <w:t xml:space="preserve">The applicability determination and reporting for AIML BM case have been specified in rel-19. We have listed below the stage-2 description from the latest rel-19 38.300 [3], where we have marked the items that can be directly adopted for the AIML mobility use case in </w:t>
      </w:r>
      <w:r w:rsidRPr="00F50E1F">
        <w:rPr>
          <w:highlight w:val="green"/>
        </w:rPr>
        <w:t>green</w:t>
      </w:r>
      <w:r w:rsidRPr="00F50E1F">
        <w:t xml:space="preserve"> and the ones that need discussion/update or are not applicable for the AIML mobility use case in </w:t>
      </w:r>
      <w:r w:rsidRPr="00F50E1F">
        <w:rPr>
          <w:highlight w:val="red"/>
        </w:rPr>
        <w:t>red</w:t>
      </w:r>
      <w:r w:rsidRPr="00F50E1F">
        <w:t xml:space="preserve"> (i.e. aspects that are specific to AIML BM such as CSI configuration, CSI reporting activation/deactivation, etc.):</w:t>
      </w:r>
    </w:p>
    <w:p w14:paraId="72B0D34C" w14:textId="77777777" w:rsidR="00233BAA" w:rsidRPr="00F50E1F" w:rsidRDefault="00233BAA" w:rsidP="00F73941">
      <w:pPr>
        <w:ind w:left="1134"/>
        <w:jc w:val="left"/>
      </w:pPr>
      <w:bookmarkStart w:id="4" w:name="_Toc210385666"/>
      <w:r w:rsidRPr="00F50E1F">
        <w:t>22.2.3</w:t>
      </w:r>
      <w:r w:rsidRPr="00F50E1F">
        <w:tab/>
        <w:t xml:space="preserve"> Applicability Reporting</w:t>
      </w:r>
      <w:bookmarkEnd w:id="4"/>
    </w:p>
    <w:p w14:paraId="04A70738" w14:textId="77777777" w:rsidR="00233BAA" w:rsidRPr="00F50E1F" w:rsidRDefault="00233BAA" w:rsidP="00F73941">
      <w:pPr>
        <w:ind w:left="1134"/>
        <w:jc w:val="left"/>
      </w:pPr>
      <w:r w:rsidRPr="00F50E1F">
        <w:rPr>
          <w:highlight w:val="green"/>
        </w:rPr>
        <w:t>For UE-side model, the network provides inference configuration or inference-related parameters based on UE supported functionalities. The UE reports its applicable functionalities, inapplicable functionalities with its preference to release the configuration and subsequent changes of applicability status of functionalities to network. The basic procedure of applicability reporting is described as in Figure 22.2.3-1.</w:t>
      </w:r>
    </w:p>
    <w:p w14:paraId="16CCA585" w14:textId="77777777" w:rsidR="00233BAA" w:rsidRPr="00F50E1F" w:rsidRDefault="00233BAA" w:rsidP="00E24F54">
      <w:pPr>
        <w:ind w:left="1134"/>
        <w:jc w:val="center"/>
        <w:rPr>
          <w:b/>
        </w:rPr>
      </w:pPr>
      <w:r w:rsidRPr="00F50E1F">
        <w:rPr>
          <w:b/>
        </w:rPr>
        <w:object w:dxaOrig="5150" w:dyaOrig="6700" w14:anchorId="32A46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7pt;height:335.35pt" o:ole="">
            <v:imagedata r:id="rId12" o:title=""/>
          </v:shape>
          <o:OLEObject Type="Embed" ProgID="Mscgen.Chart" ShapeID="_x0000_i1025" DrawAspect="Content" ObjectID="_1823980650" r:id="rId13"/>
        </w:object>
      </w:r>
    </w:p>
    <w:p w14:paraId="43F69F4E" w14:textId="4DA398D9" w:rsidR="00233BAA" w:rsidRPr="00F50E1F" w:rsidRDefault="00233BAA" w:rsidP="00E24F54">
      <w:pPr>
        <w:ind w:left="1134"/>
        <w:jc w:val="center"/>
        <w:rPr>
          <w:b/>
        </w:rPr>
      </w:pPr>
      <w:r w:rsidRPr="00F50E1F">
        <w:rPr>
          <w:b/>
        </w:rPr>
        <w:t>Figure 22.2.3-1: Initial applicability and applicability status change reporting [3]</w:t>
      </w:r>
    </w:p>
    <w:p w14:paraId="674A51D2" w14:textId="77777777" w:rsidR="00233BAA" w:rsidRPr="00F50E1F" w:rsidRDefault="00233BAA" w:rsidP="00F73941">
      <w:pPr>
        <w:ind w:left="1134"/>
        <w:jc w:val="left"/>
        <w:rPr>
          <w:highlight w:val="green"/>
        </w:rPr>
      </w:pPr>
      <w:r w:rsidRPr="00F50E1F">
        <w:rPr>
          <w:highlight w:val="green"/>
        </w:rPr>
        <w:t>1.</w:t>
      </w:r>
      <w:r w:rsidRPr="00F50E1F">
        <w:rPr>
          <w:highlight w:val="green"/>
        </w:rPr>
        <w:tab/>
        <w:t>The network may inquire about the UE capability information.</w:t>
      </w:r>
    </w:p>
    <w:p w14:paraId="2931C101" w14:textId="77777777" w:rsidR="00233BAA" w:rsidRPr="00F50E1F" w:rsidRDefault="00233BAA" w:rsidP="00F73941">
      <w:pPr>
        <w:ind w:left="1134"/>
        <w:jc w:val="left"/>
        <w:rPr>
          <w:highlight w:val="green"/>
        </w:rPr>
      </w:pPr>
      <w:r w:rsidRPr="00F50E1F">
        <w:rPr>
          <w:highlight w:val="green"/>
        </w:rPr>
        <w:t>2.</w:t>
      </w:r>
      <w:r w:rsidRPr="00F50E1F">
        <w:rPr>
          <w:highlight w:val="green"/>
        </w:rPr>
        <w:tab/>
        <w:t xml:space="preserve">The UE may indicate its supported AI/ML functionalities to the network via </w:t>
      </w:r>
      <w:r w:rsidRPr="00F50E1F">
        <w:rPr>
          <w:i/>
          <w:iCs/>
          <w:highlight w:val="green"/>
        </w:rPr>
        <w:t>UECapabilityInformation</w:t>
      </w:r>
      <w:r w:rsidRPr="00F50E1F">
        <w:rPr>
          <w:highlight w:val="green"/>
        </w:rPr>
        <w:t xml:space="preserve"> message.</w:t>
      </w:r>
    </w:p>
    <w:p w14:paraId="74C6036D" w14:textId="77777777" w:rsidR="00233BAA" w:rsidRPr="00F50E1F" w:rsidRDefault="00233BAA" w:rsidP="00F73941">
      <w:pPr>
        <w:ind w:left="1134"/>
        <w:jc w:val="left"/>
      </w:pPr>
      <w:r w:rsidRPr="00F50E1F">
        <w:rPr>
          <w:highlight w:val="green"/>
        </w:rPr>
        <w:t>3.</w:t>
      </w:r>
      <w:r w:rsidRPr="00F50E1F">
        <w:rPr>
          <w:highlight w:val="green"/>
        </w:rPr>
        <w:tab/>
        <w:t>The network may provide inference configuration with Network-side additional conditions (i.e., associated ID) to UE</w:t>
      </w:r>
      <w:r w:rsidRPr="00F50E1F">
        <w:t xml:space="preserve"> </w:t>
      </w:r>
      <w:r w:rsidRPr="00F50E1F">
        <w:rPr>
          <w:highlight w:val="red"/>
        </w:rPr>
        <w:t xml:space="preserve">via CSI report configuration </w:t>
      </w:r>
      <w:r w:rsidRPr="00F50E1F">
        <w:rPr>
          <w:highlight w:val="green"/>
        </w:rPr>
        <w:t>or inference related parameters configuration.</w:t>
      </w:r>
    </w:p>
    <w:p w14:paraId="6B7E520C" w14:textId="77777777" w:rsidR="00233BAA" w:rsidRPr="00F50E1F" w:rsidRDefault="00233BAA" w:rsidP="00F73941">
      <w:pPr>
        <w:ind w:left="1134"/>
        <w:jc w:val="left"/>
        <w:rPr>
          <w:highlight w:val="green"/>
        </w:rPr>
      </w:pPr>
      <w:r w:rsidRPr="00F50E1F">
        <w:rPr>
          <w:highlight w:val="green"/>
        </w:rPr>
        <w:t>4.</w:t>
      </w:r>
      <w:r w:rsidRPr="00F50E1F">
        <w:rPr>
          <w:highlight w:val="green"/>
        </w:rPr>
        <w:tab/>
        <w:t>The UE determines the applicable AI/ML functionalities based on Network-side additional conditions (if provided), UE-side additional conditions (internally known by UE) and model availability in the UE.</w:t>
      </w:r>
    </w:p>
    <w:p w14:paraId="681E9476" w14:textId="77777777" w:rsidR="00233BAA" w:rsidRPr="00F50E1F" w:rsidRDefault="00233BAA" w:rsidP="00F73941">
      <w:pPr>
        <w:ind w:left="1134"/>
        <w:jc w:val="left"/>
      </w:pPr>
      <w:r w:rsidRPr="00F50E1F">
        <w:rPr>
          <w:highlight w:val="green"/>
        </w:rPr>
        <w:t>NOTE 1:</w:t>
      </w:r>
      <w:r w:rsidRPr="00F50E1F">
        <w:rPr>
          <w:highlight w:val="green"/>
        </w:rPr>
        <w:tab/>
        <w:t>If the network does not provide the associated ID, it is up to UE implementation how to determine the applicability.</w:t>
      </w:r>
    </w:p>
    <w:p w14:paraId="783267AD" w14:textId="77777777" w:rsidR="00233BAA" w:rsidRPr="00F50E1F" w:rsidRDefault="00233BAA" w:rsidP="00F73941">
      <w:pPr>
        <w:ind w:left="1134"/>
        <w:jc w:val="left"/>
      </w:pPr>
      <w:r w:rsidRPr="00F50E1F">
        <w:rPr>
          <w:highlight w:val="green"/>
        </w:rPr>
        <w:t>5.</w:t>
      </w:r>
      <w:r w:rsidRPr="00F50E1F">
        <w:rPr>
          <w:highlight w:val="green"/>
        </w:rPr>
        <w:tab/>
        <w:t xml:space="preserve">The UE reports its functionality applicability in </w:t>
      </w:r>
      <w:r w:rsidRPr="00F50E1F">
        <w:rPr>
          <w:i/>
          <w:iCs/>
          <w:highlight w:val="green"/>
        </w:rPr>
        <w:t>RRCReconfigurationComplete</w:t>
      </w:r>
      <w:r w:rsidRPr="00F50E1F">
        <w:rPr>
          <w:highlight w:val="green"/>
        </w:rPr>
        <w:t xml:space="preserve"> message.</w:t>
      </w:r>
    </w:p>
    <w:p w14:paraId="40C05EDE" w14:textId="77777777" w:rsidR="00233BAA" w:rsidRPr="00F50E1F" w:rsidRDefault="00233BAA" w:rsidP="00F73941">
      <w:pPr>
        <w:ind w:left="1134"/>
        <w:jc w:val="left"/>
      </w:pPr>
      <w:r w:rsidRPr="00F50E1F">
        <w:rPr>
          <w:highlight w:val="red"/>
        </w:rPr>
        <w:t>6.</w:t>
      </w:r>
      <w:r w:rsidRPr="00F50E1F">
        <w:rPr>
          <w:highlight w:val="red"/>
        </w:rPr>
        <w:tab/>
        <w:t>When the inference configuration consists of periodic CSI report configuration, upon reporting the applicable functionalities, the UE autonomously activates the applicable AI/ML functionalities. When the inference configuration consists of semi-persistent CSI reporting and/or aperiodic CSI report configuration, upon reporting the applicable AI/ML functionalities, applicable AI/ML functionality can be activated by MAC CE/DCI and aperiodic CSI reporting can be activated by DCI.</w:t>
      </w:r>
    </w:p>
    <w:p w14:paraId="2F0450C7" w14:textId="77777777" w:rsidR="00233BAA" w:rsidRPr="00F50E1F" w:rsidRDefault="00233BAA" w:rsidP="00F73941">
      <w:pPr>
        <w:ind w:left="1134"/>
        <w:jc w:val="left"/>
      </w:pPr>
      <w:r w:rsidRPr="00F50E1F">
        <w:rPr>
          <w:highlight w:val="green"/>
        </w:rPr>
        <w:t>7.</w:t>
      </w:r>
      <w:r w:rsidRPr="00F50E1F">
        <w:rPr>
          <w:highlight w:val="green"/>
        </w:rPr>
        <w:tab/>
        <w:t xml:space="preserve">When applicability of the functionality changes, the UE can report updated functionality applicability status in </w:t>
      </w:r>
      <w:r w:rsidRPr="00F50E1F">
        <w:rPr>
          <w:i/>
          <w:iCs/>
          <w:highlight w:val="green"/>
        </w:rPr>
        <w:t>UEAssistanceInformation</w:t>
      </w:r>
      <w:r w:rsidRPr="00F50E1F">
        <w:rPr>
          <w:highlight w:val="green"/>
        </w:rPr>
        <w:t xml:space="preserve"> message. When an activated AI/ML functionality becomes inapplicable, the UE does not autonomously deactivate it, but the UE indicates to the network the change in the applicability. Upon reception of UE indication of the functionality becoming inapplicable, the network should deactivate or release this activated functionality.</w:t>
      </w:r>
    </w:p>
    <w:p w14:paraId="539BABDF" w14:textId="77777777" w:rsidR="00233BAA" w:rsidRPr="00F50E1F" w:rsidRDefault="00233BAA" w:rsidP="00F73941">
      <w:pPr>
        <w:ind w:left="1134"/>
        <w:jc w:val="left"/>
      </w:pPr>
      <w:r w:rsidRPr="00F50E1F">
        <w:rPr>
          <w:highlight w:val="green"/>
        </w:rPr>
        <w:lastRenderedPageBreak/>
        <w:t>NOTE 2:</w:t>
      </w:r>
      <w:r w:rsidRPr="00F50E1F">
        <w:rPr>
          <w:highlight w:val="green"/>
        </w:rPr>
        <w:tab/>
        <w:t>Upon receiving one or more inference configuration(s), UE maintains all the inference configuration(s) no matter the inference configuration is applicable or inapplicable until the network releases it.</w:t>
      </w:r>
    </w:p>
    <w:p w14:paraId="161D7217" w14:textId="77777777" w:rsidR="00233BAA" w:rsidRPr="00F50E1F" w:rsidRDefault="00233BAA" w:rsidP="00F73941">
      <w:pPr>
        <w:ind w:left="1134"/>
        <w:jc w:val="left"/>
      </w:pPr>
      <w:r w:rsidRPr="00F50E1F">
        <w:rPr>
          <w:highlight w:val="green"/>
        </w:rPr>
        <w:t>During handover, the UE may receive the inference configuration related to the target gNB via handover command. Then the UE reports its applicable/inapplicable AI/ML functionalities to the target gNB after the handover completion.</w:t>
      </w:r>
    </w:p>
    <w:p w14:paraId="02AE9B4D" w14:textId="77777777" w:rsidR="00233BAA" w:rsidRPr="00F50E1F" w:rsidRDefault="00233BAA" w:rsidP="00F73941">
      <w:pPr>
        <w:ind w:left="1134"/>
        <w:jc w:val="left"/>
      </w:pPr>
      <w:r w:rsidRPr="00F50E1F">
        <w:rPr>
          <w:highlight w:val="green"/>
        </w:rPr>
        <w:t>NOTE 3:</w:t>
      </w:r>
      <w:r w:rsidRPr="00F50E1F">
        <w:rPr>
          <w:highlight w:val="green"/>
        </w:rPr>
        <w:tab/>
        <w:t xml:space="preserve">UAI can be sent from the source gNB to the target gNB to exchange applicability reporting referring to the configurations from the source gNB. </w:t>
      </w:r>
      <w:bookmarkStart w:id="5" w:name="_Hlk212910490"/>
      <w:r w:rsidRPr="00F50E1F">
        <w:rPr>
          <w:highlight w:val="green"/>
        </w:rPr>
        <w:t>The source gNB can send to the target gNB applicability information referring to the configurations from the source gNB, via handover preparation information message.</w:t>
      </w:r>
      <w:bookmarkEnd w:id="5"/>
    </w:p>
    <w:p w14:paraId="7F887C43" w14:textId="77777777" w:rsidR="00233BAA" w:rsidRPr="00F50E1F" w:rsidRDefault="00233BAA" w:rsidP="00F73941">
      <w:pPr>
        <w:jc w:val="left"/>
      </w:pPr>
    </w:p>
    <w:p w14:paraId="32140563" w14:textId="77777777" w:rsidR="00233BAA" w:rsidRPr="00F50E1F" w:rsidRDefault="00233BAA" w:rsidP="00F73941">
      <w:pPr>
        <w:tabs>
          <w:tab w:val="left" w:pos="1377"/>
        </w:tabs>
        <w:ind w:left="1170" w:hanging="1170"/>
        <w:jc w:val="left"/>
        <w:rPr>
          <w:rFonts w:cs="Arial"/>
          <w:b/>
          <w:i/>
          <w:iCs/>
        </w:rPr>
      </w:pPr>
      <w:r w:rsidRPr="00F50E1F">
        <w:rPr>
          <w:rFonts w:cs="Arial"/>
          <w:b/>
          <w:u w:val="single"/>
        </w:rPr>
        <w:t>Proposal 2:</w:t>
      </w:r>
      <w:r w:rsidRPr="00F50E1F">
        <w:rPr>
          <w:rFonts w:cs="Arial"/>
          <w:b/>
        </w:rPr>
        <w:t xml:space="preserve"> </w:t>
      </w:r>
      <w:r w:rsidRPr="00F50E1F">
        <w:rPr>
          <w:rFonts w:cs="Arial"/>
          <w:b/>
          <w:i/>
          <w:iCs/>
        </w:rPr>
        <w:t xml:space="preserve">For RRM measurement prediction, RAN2 to adopt the applicability determination and reporting framework for AIML BM that is captured in 38.300 (section 22.2.3), except for the aspects related to CSI configuration/reporting. </w:t>
      </w:r>
    </w:p>
    <w:p w14:paraId="451F78DD" w14:textId="77777777" w:rsidR="00233BAA" w:rsidRPr="00F50E1F" w:rsidRDefault="00233BAA" w:rsidP="00F73941">
      <w:pPr>
        <w:jc w:val="left"/>
      </w:pPr>
      <w:r w:rsidRPr="00F50E1F">
        <w:t>In the following sub sections, we discuss in detail the aspects that are particular to the RRM measurement prediction that are different from AIML BM case.</w:t>
      </w:r>
    </w:p>
    <w:p w14:paraId="636C7E37" w14:textId="77777777" w:rsidR="00233BAA" w:rsidRPr="00F50E1F" w:rsidRDefault="00233BAA" w:rsidP="00F73941">
      <w:pPr>
        <w:pStyle w:val="Heading2"/>
        <w:numPr>
          <w:ilvl w:val="0"/>
          <w:numId w:val="0"/>
        </w:numPr>
        <w:ind w:left="576" w:hanging="576"/>
        <w:rPr>
          <w:sz w:val="28"/>
          <w:szCs w:val="28"/>
        </w:rPr>
      </w:pPr>
      <w:r w:rsidRPr="00F50E1F">
        <w:rPr>
          <w:sz w:val="28"/>
          <w:szCs w:val="28"/>
        </w:rPr>
        <w:t>2.2 UE Capability</w:t>
      </w:r>
    </w:p>
    <w:p w14:paraId="5432EC34" w14:textId="77777777" w:rsidR="00233BAA" w:rsidRPr="00F50E1F" w:rsidRDefault="00233BAA" w:rsidP="00F73941">
      <w:pPr>
        <w:jc w:val="left"/>
      </w:pPr>
      <w:r w:rsidRPr="00F50E1F">
        <w:t xml:space="preserve">For RRM measurement prediction, the following scenarios are to be supported: </w:t>
      </w:r>
      <w:r w:rsidRPr="00F50E1F">
        <w:rPr>
          <w:i/>
          <w:iCs/>
        </w:rPr>
        <w:t xml:space="preserve">intra-frequency </w:t>
      </w:r>
      <w:r w:rsidRPr="00F50E1F">
        <w:rPr>
          <w:rFonts w:hint="eastAsia"/>
          <w:i/>
          <w:iCs/>
        </w:rPr>
        <w:t>temporal domain case A</w:t>
      </w:r>
      <w:r w:rsidRPr="00F50E1F">
        <w:rPr>
          <w:i/>
          <w:iCs/>
        </w:rPr>
        <w:t xml:space="preserve"> </w:t>
      </w:r>
      <w:r w:rsidRPr="00F50E1F">
        <w:rPr>
          <w:iCs/>
        </w:rPr>
        <w:t>(i.e., prediction of measurements in a prediction window by using historical</w:t>
      </w:r>
      <w:r w:rsidRPr="00F50E1F">
        <w:rPr>
          <w:rFonts w:hint="eastAsia"/>
          <w:iCs/>
        </w:rPr>
        <w:t xml:space="preserve"> actual</w:t>
      </w:r>
      <w:r w:rsidRPr="00F50E1F">
        <w:rPr>
          <w:iCs/>
        </w:rPr>
        <w:t xml:space="preserve"> measurements in an observation window)</w:t>
      </w:r>
      <w:r w:rsidRPr="00F50E1F">
        <w:rPr>
          <w:rFonts w:hint="eastAsia"/>
          <w:iCs/>
        </w:rPr>
        <w:t xml:space="preserve">, </w:t>
      </w:r>
      <w:r w:rsidRPr="00F50E1F">
        <w:rPr>
          <w:rFonts w:hint="eastAsia"/>
          <w:i/>
        </w:rPr>
        <w:t>intra-frequency temporal domain case B</w:t>
      </w:r>
      <w:r w:rsidRPr="00F50E1F">
        <w:rPr>
          <w:iCs/>
        </w:rPr>
        <w:t xml:space="preserve"> (similar to case A, but </w:t>
      </w:r>
      <w:r w:rsidRPr="00F50E1F">
        <w:rPr>
          <w:rFonts w:hint="eastAsia"/>
          <w:iCs/>
        </w:rPr>
        <w:t xml:space="preserve">predicted </w:t>
      </w:r>
      <w:r w:rsidRPr="00F50E1F">
        <w:t xml:space="preserve">measurement result(s) in previous prediction window are skipped), </w:t>
      </w:r>
      <w:r w:rsidRPr="00F50E1F">
        <w:rPr>
          <w:iCs/>
        </w:rPr>
        <w:t>and inter-frequency prediction</w:t>
      </w:r>
      <w:r w:rsidRPr="00F50E1F">
        <w:t>. Thus, capability reporting at least at this level of granularity is required for the network to know how to configure the UE for AIML mobility inference.</w:t>
      </w:r>
    </w:p>
    <w:p w14:paraId="34DE849B" w14:textId="77777777" w:rsidR="007D0A06" w:rsidRPr="00F50E1F" w:rsidRDefault="007D0A06" w:rsidP="00F73941">
      <w:pPr>
        <w:jc w:val="left"/>
      </w:pPr>
    </w:p>
    <w:p w14:paraId="409C7A21" w14:textId="77777777" w:rsidR="00233BAA" w:rsidRPr="00F50E1F" w:rsidRDefault="00233BAA" w:rsidP="00F73941">
      <w:pPr>
        <w:tabs>
          <w:tab w:val="left" w:pos="1377"/>
        </w:tabs>
        <w:ind w:left="1170" w:hanging="1170"/>
        <w:jc w:val="left"/>
        <w:rPr>
          <w:i/>
          <w:iCs/>
        </w:rPr>
      </w:pPr>
      <w:r w:rsidRPr="00F50E1F">
        <w:rPr>
          <w:rFonts w:cs="Arial"/>
          <w:b/>
          <w:u w:val="single"/>
        </w:rPr>
        <w:t>Proposal 3:</w:t>
      </w:r>
      <w:r w:rsidRPr="00F50E1F">
        <w:rPr>
          <w:rFonts w:cs="Arial"/>
          <w:b/>
        </w:rPr>
        <w:t xml:space="preserve"> </w:t>
      </w:r>
      <w:r w:rsidRPr="00F50E1F">
        <w:rPr>
          <w:rFonts w:cs="Arial"/>
          <w:b/>
          <w:i/>
          <w:iCs/>
        </w:rPr>
        <w:t xml:space="preserve">RAN2 to introduce capability for RRM measurement prediction at least at a granularity of intra-frequency temporal domain case A, temporal domain case B, and inter-frequency prediction. </w:t>
      </w:r>
    </w:p>
    <w:p w14:paraId="4E062BC3" w14:textId="77777777" w:rsidR="00233BAA" w:rsidRPr="00F50E1F" w:rsidRDefault="00233BAA" w:rsidP="00F73941">
      <w:pPr>
        <w:pStyle w:val="Heading2"/>
        <w:numPr>
          <w:ilvl w:val="0"/>
          <w:numId w:val="0"/>
        </w:numPr>
        <w:ind w:left="576" w:hanging="576"/>
        <w:rPr>
          <w:sz w:val="28"/>
          <w:szCs w:val="28"/>
        </w:rPr>
      </w:pPr>
      <w:r w:rsidRPr="00F50E1F">
        <w:rPr>
          <w:sz w:val="28"/>
          <w:szCs w:val="28"/>
        </w:rPr>
        <w:t>2.3 Inference configuration/reporting</w:t>
      </w:r>
    </w:p>
    <w:p w14:paraId="5DC9C7A2" w14:textId="77777777" w:rsidR="00233BAA" w:rsidRPr="00F50E1F" w:rsidRDefault="00233BAA" w:rsidP="00F73941">
      <w:pPr>
        <w:jc w:val="left"/>
      </w:pPr>
      <w:r w:rsidRPr="00F50E1F">
        <w:t>It is obvious that the inference and reporting configuration for RRM measurement prediction will be different from the AIML BM use case. Already, the following agreements are captured in the TR regarding the inference configuration/reporting for the RRM measurement prediction [1, section 6.1.2.1.2]:</w:t>
      </w:r>
    </w:p>
    <w:p w14:paraId="20FC6BFE" w14:textId="77777777" w:rsidR="00233BAA" w:rsidRPr="00F50E1F" w:rsidRDefault="00233BAA" w:rsidP="00F73941">
      <w:pPr>
        <w:ind w:left="567"/>
        <w:jc w:val="left"/>
        <w:rPr>
          <w:i/>
          <w:iCs/>
        </w:rPr>
      </w:pPr>
      <w:bookmarkStart w:id="6" w:name="_Hlk213101634"/>
      <w:r w:rsidRPr="00F50E1F">
        <w:rPr>
          <w:rFonts w:hint="eastAsia"/>
          <w:i/>
          <w:iCs/>
        </w:rPr>
        <w:t xml:space="preserve">Existing </w:t>
      </w:r>
      <w:r w:rsidRPr="00F50E1F">
        <w:rPr>
          <w:i/>
          <w:iCs/>
        </w:rPr>
        <w:t>RRM measurement configuration and reporting framework in RRC layer is baseline for inference configuration and report.</w:t>
      </w:r>
      <w:bookmarkEnd w:id="6"/>
      <w:r w:rsidRPr="00F50E1F">
        <w:rPr>
          <w:rFonts w:hint="eastAsia"/>
          <w:i/>
          <w:iCs/>
        </w:rPr>
        <w:t xml:space="preserve"> When a full inference configuration is received, UE shall maintain it until it is released by network explicitly.</w:t>
      </w:r>
    </w:p>
    <w:p w14:paraId="0EC7B675" w14:textId="77777777" w:rsidR="00233BAA" w:rsidRPr="00F50E1F" w:rsidRDefault="00233BAA" w:rsidP="00F73941">
      <w:pPr>
        <w:ind w:left="567"/>
        <w:jc w:val="left"/>
        <w:rPr>
          <w:i/>
          <w:iCs/>
        </w:rPr>
      </w:pPr>
      <w:r w:rsidRPr="00F50E1F">
        <w:rPr>
          <w:rFonts w:hint="eastAsia"/>
          <w:i/>
          <w:iCs/>
        </w:rPr>
        <w:t xml:space="preserve">Following inference parameters can be configured to UE for </w:t>
      </w:r>
      <w:r w:rsidRPr="00F50E1F">
        <w:rPr>
          <w:i/>
          <w:iCs/>
        </w:rPr>
        <w:t>inference</w:t>
      </w:r>
      <w:r w:rsidRPr="00F50E1F">
        <w:rPr>
          <w:rFonts w:hint="eastAsia"/>
          <w:i/>
          <w:iCs/>
        </w:rPr>
        <w:t xml:space="preserve"> and assessing applicability:</w:t>
      </w:r>
    </w:p>
    <w:p w14:paraId="1EAF6F69" w14:textId="77777777" w:rsidR="00233BAA" w:rsidRPr="00F50E1F" w:rsidRDefault="00233BAA" w:rsidP="00F73941">
      <w:pPr>
        <w:pStyle w:val="B1"/>
        <w:ind w:left="1135"/>
        <w:rPr>
          <w:i/>
          <w:iCs/>
        </w:rPr>
      </w:pPr>
      <w:r w:rsidRPr="00F50E1F">
        <w:rPr>
          <w:i/>
          <w:iCs/>
        </w:rPr>
        <w:t>-</w:t>
      </w:r>
      <w:r w:rsidRPr="00F50E1F">
        <w:rPr>
          <w:i/>
          <w:iCs/>
        </w:rPr>
        <w:tab/>
      </w:r>
      <w:r w:rsidRPr="00F50E1F">
        <w:rPr>
          <w:rFonts w:hint="eastAsia"/>
          <w:i/>
          <w:iCs/>
        </w:rPr>
        <w:t>PW length for intra-frequency temporal domain case A</w:t>
      </w:r>
      <w:r w:rsidRPr="00F50E1F">
        <w:rPr>
          <w:i/>
          <w:iCs/>
        </w:rPr>
        <w:t>;</w:t>
      </w:r>
    </w:p>
    <w:p w14:paraId="4B51DEDE" w14:textId="77777777" w:rsidR="00233BAA" w:rsidRPr="00F50E1F" w:rsidRDefault="00233BAA" w:rsidP="00F73941">
      <w:pPr>
        <w:pStyle w:val="B1"/>
        <w:ind w:left="1135"/>
        <w:rPr>
          <w:i/>
          <w:iCs/>
        </w:rPr>
      </w:pPr>
      <w:r w:rsidRPr="00F50E1F">
        <w:rPr>
          <w:i/>
          <w:iCs/>
        </w:rPr>
        <w:t>-</w:t>
      </w:r>
      <w:r w:rsidRPr="00F50E1F">
        <w:rPr>
          <w:i/>
          <w:iCs/>
        </w:rPr>
        <w:tab/>
      </w:r>
      <w:bookmarkStart w:id="7" w:name="_Hlk213102205"/>
      <w:r w:rsidRPr="00F50E1F">
        <w:rPr>
          <w:rFonts w:hint="eastAsia"/>
          <w:i/>
          <w:iCs/>
        </w:rPr>
        <w:t>Measured frequency carrier and predicted frequency carrier information for inter-frequency prediction</w:t>
      </w:r>
      <w:r w:rsidRPr="00F50E1F">
        <w:rPr>
          <w:i/>
          <w:iCs/>
        </w:rPr>
        <w:t>;</w:t>
      </w:r>
      <w:bookmarkEnd w:id="7"/>
    </w:p>
    <w:p w14:paraId="1EDFCEAE" w14:textId="77777777" w:rsidR="00233BAA" w:rsidRPr="00F50E1F" w:rsidRDefault="00233BAA" w:rsidP="00F73941">
      <w:pPr>
        <w:pStyle w:val="B1"/>
        <w:ind w:left="1135"/>
        <w:rPr>
          <w:i/>
          <w:iCs/>
        </w:rPr>
      </w:pPr>
      <w:r w:rsidRPr="00F50E1F">
        <w:rPr>
          <w:i/>
          <w:iCs/>
        </w:rPr>
        <w:t>-</w:t>
      </w:r>
      <w:r w:rsidRPr="00F50E1F">
        <w:rPr>
          <w:i/>
          <w:iCs/>
        </w:rPr>
        <w:tab/>
      </w:r>
      <w:r w:rsidRPr="00F50E1F">
        <w:rPr>
          <w:rFonts w:hint="eastAsia"/>
          <w:i/>
          <w:iCs/>
        </w:rPr>
        <w:t xml:space="preserve">Parameter for intra-frequency temporal domain case B </w:t>
      </w:r>
      <w:r w:rsidRPr="00F50E1F">
        <w:rPr>
          <w:i/>
          <w:iCs/>
        </w:rPr>
        <w:t xml:space="preserve">to indicate the timing of </w:t>
      </w:r>
      <w:r w:rsidRPr="00F50E1F">
        <w:rPr>
          <w:rFonts w:hint="eastAsia"/>
          <w:i/>
          <w:iCs/>
        </w:rPr>
        <w:t>network</w:t>
      </w:r>
      <w:r w:rsidRPr="00F50E1F">
        <w:rPr>
          <w:i/>
          <w:iCs/>
        </w:rPr>
        <w:t xml:space="preserve">’s SSB </w:t>
      </w:r>
      <w:r w:rsidRPr="00F50E1F">
        <w:rPr>
          <w:rFonts w:hint="eastAsia"/>
          <w:i/>
          <w:iCs/>
        </w:rPr>
        <w:t xml:space="preserve">configuration (but not necessarily the </w:t>
      </w:r>
      <w:r w:rsidRPr="00F50E1F">
        <w:rPr>
          <w:i/>
          <w:iCs/>
        </w:rPr>
        <w:t xml:space="preserve">timing </w:t>
      </w:r>
      <w:r w:rsidRPr="00F50E1F">
        <w:rPr>
          <w:rFonts w:hint="eastAsia"/>
          <w:i/>
          <w:iCs/>
        </w:rPr>
        <w:t>for</w:t>
      </w:r>
      <w:r w:rsidRPr="00F50E1F">
        <w:rPr>
          <w:i/>
          <w:iCs/>
        </w:rPr>
        <w:t xml:space="preserve"> U</w:t>
      </w:r>
      <w:r w:rsidRPr="00F50E1F">
        <w:rPr>
          <w:rFonts w:hint="eastAsia"/>
          <w:i/>
          <w:iCs/>
        </w:rPr>
        <w:t>E to perform or skip measurement)</w:t>
      </w:r>
      <w:r w:rsidRPr="00F50E1F">
        <w:rPr>
          <w:i/>
          <w:iCs/>
        </w:rPr>
        <w:t>;</w:t>
      </w:r>
    </w:p>
    <w:p w14:paraId="0B08AF7F" w14:textId="77777777" w:rsidR="00233BAA" w:rsidRPr="00F50E1F" w:rsidRDefault="00233BAA" w:rsidP="00F73941">
      <w:pPr>
        <w:pStyle w:val="B1"/>
        <w:ind w:left="1135"/>
        <w:rPr>
          <w:i/>
          <w:iCs/>
        </w:rPr>
      </w:pPr>
      <w:r w:rsidRPr="00F50E1F">
        <w:rPr>
          <w:i/>
          <w:iCs/>
        </w:rPr>
        <w:t>-</w:t>
      </w:r>
      <w:r w:rsidRPr="00F50E1F">
        <w:rPr>
          <w:i/>
          <w:iCs/>
        </w:rPr>
        <w:tab/>
      </w:r>
      <w:r w:rsidRPr="00F50E1F">
        <w:rPr>
          <w:rFonts w:hint="eastAsia"/>
          <w:i/>
          <w:iCs/>
        </w:rPr>
        <w:t>Optional list of cells for intra-frequency temporal domain case A, for which network expects inference report (if available)</w:t>
      </w:r>
      <w:r w:rsidRPr="00F50E1F">
        <w:rPr>
          <w:i/>
          <w:iCs/>
        </w:rPr>
        <w:t>;</w:t>
      </w:r>
    </w:p>
    <w:p w14:paraId="67415D25" w14:textId="77777777" w:rsidR="00233BAA" w:rsidRPr="00F50E1F" w:rsidRDefault="00233BAA" w:rsidP="00F73941">
      <w:pPr>
        <w:pStyle w:val="B1"/>
        <w:ind w:left="1135"/>
        <w:rPr>
          <w:i/>
          <w:iCs/>
        </w:rPr>
      </w:pPr>
      <w:r w:rsidRPr="00F50E1F">
        <w:rPr>
          <w:i/>
          <w:iCs/>
        </w:rPr>
        <w:t>-</w:t>
      </w:r>
      <w:r w:rsidRPr="00F50E1F">
        <w:rPr>
          <w:i/>
          <w:iCs/>
        </w:rPr>
        <w:tab/>
      </w:r>
      <w:r w:rsidRPr="00F50E1F">
        <w:rPr>
          <w:rFonts w:hint="eastAsia"/>
          <w:i/>
          <w:iCs/>
          <w:highlight w:val="red"/>
        </w:rPr>
        <w:t xml:space="preserve">Optional Beam pattern e.g. to save SSB transmission for intra-frequency spatial domain </w:t>
      </w:r>
      <w:r w:rsidRPr="00F50E1F">
        <w:rPr>
          <w:i/>
          <w:iCs/>
          <w:highlight w:val="red"/>
        </w:rPr>
        <w:t>prediction.</w:t>
      </w:r>
    </w:p>
    <w:p w14:paraId="519F559E" w14:textId="77777777" w:rsidR="00233BAA" w:rsidRPr="00F50E1F" w:rsidRDefault="00233BAA" w:rsidP="00F73941">
      <w:pPr>
        <w:pStyle w:val="B1"/>
        <w:ind w:left="1135"/>
        <w:rPr>
          <w:i/>
          <w:iCs/>
        </w:rPr>
      </w:pPr>
      <w:r w:rsidRPr="00F50E1F">
        <w:rPr>
          <w:i/>
          <w:iCs/>
        </w:rPr>
        <w:t>-</w:t>
      </w:r>
      <w:r w:rsidRPr="00F50E1F">
        <w:rPr>
          <w:i/>
          <w:iCs/>
        </w:rPr>
        <w:tab/>
      </w:r>
      <w:r w:rsidRPr="00F50E1F">
        <w:rPr>
          <w:rFonts w:hint="eastAsia"/>
          <w:i/>
          <w:iCs/>
        </w:rPr>
        <w:t>Optional associated ID</w:t>
      </w:r>
      <w:r w:rsidRPr="00F50E1F">
        <w:rPr>
          <w:i/>
          <w:iCs/>
        </w:rPr>
        <w:t>.</w:t>
      </w:r>
    </w:p>
    <w:p w14:paraId="68A46DEE" w14:textId="77777777" w:rsidR="00233BAA" w:rsidRPr="00F50E1F" w:rsidRDefault="00233BAA" w:rsidP="00F73941">
      <w:pPr>
        <w:ind w:left="567"/>
        <w:jc w:val="left"/>
        <w:rPr>
          <w:i/>
          <w:iCs/>
        </w:rPr>
      </w:pPr>
      <w:r w:rsidRPr="00F50E1F">
        <w:rPr>
          <w:rFonts w:hint="eastAsia"/>
          <w:i/>
          <w:iCs/>
        </w:rPr>
        <w:lastRenderedPageBreak/>
        <w:t>It is up to UE</w:t>
      </w:r>
      <w:r w:rsidRPr="00F50E1F">
        <w:rPr>
          <w:i/>
          <w:iCs/>
        </w:rPr>
        <w:t>’</w:t>
      </w:r>
      <w:r w:rsidRPr="00F50E1F">
        <w:rPr>
          <w:rFonts w:hint="eastAsia"/>
          <w:i/>
          <w:iCs/>
        </w:rPr>
        <w:t>s implementation to decide on model</w:t>
      </w:r>
      <w:r w:rsidRPr="00F50E1F">
        <w:rPr>
          <w:i/>
          <w:iCs/>
        </w:rPr>
        <w:t>-</w:t>
      </w:r>
      <w:r w:rsidRPr="00F50E1F">
        <w:rPr>
          <w:rFonts w:hint="eastAsia"/>
          <w:i/>
          <w:iCs/>
        </w:rPr>
        <w:t xml:space="preserve">related choices including cluster-based vs single-cell-based approach, RRM sub-use cases and OW </w:t>
      </w:r>
      <w:r w:rsidRPr="00F50E1F">
        <w:rPr>
          <w:i/>
          <w:iCs/>
        </w:rPr>
        <w:t>length</w:t>
      </w:r>
      <w:r w:rsidRPr="00F50E1F">
        <w:rPr>
          <w:rFonts w:hint="eastAsia"/>
          <w:i/>
          <w:iCs/>
        </w:rPr>
        <w:t>.</w:t>
      </w:r>
    </w:p>
    <w:p w14:paraId="071A3402" w14:textId="77777777" w:rsidR="00233BAA" w:rsidRPr="00F50E1F" w:rsidRDefault="00233BAA" w:rsidP="00F73941">
      <w:pPr>
        <w:pStyle w:val="NO"/>
        <w:ind w:left="1702"/>
        <w:rPr>
          <w:i/>
          <w:iCs/>
        </w:rPr>
      </w:pPr>
      <w:r w:rsidRPr="00F50E1F">
        <w:rPr>
          <w:rFonts w:hint="eastAsia"/>
          <w:i/>
          <w:iCs/>
        </w:rPr>
        <w:t>NOTE 1:</w:t>
      </w:r>
      <w:r w:rsidRPr="00F50E1F">
        <w:rPr>
          <w:i/>
          <w:iCs/>
        </w:rPr>
        <w:tab/>
      </w:r>
      <w:r w:rsidRPr="00F50E1F">
        <w:rPr>
          <w:rFonts w:hint="eastAsia"/>
          <w:i/>
          <w:iCs/>
        </w:rPr>
        <w:t>MRRT or MRRS can be considered if it is required for defining performance requirement in RAN4</w:t>
      </w:r>
    </w:p>
    <w:p w14:paraId="1349DD76" w14:textId="77777777" w:rsidR="00233BAA" w:rsidRPr="00F50E1F" w:rsidRDefault="00233BAA" w:rsidP="00F73941">
      <w:pPr>
        <w:pStyle w:val="NO"/>
        <w:ind w:left="1702"/>
        <w:rPr>
          <w:i/>
          <w:iCs/>
        </w:rPr>
      </w:pPr>
      <w:r w:rsidRPr="00F50E1F">
        <w:rPr>
          <w:rFonts w:hint="eastAsia"/>
          <w:i/>
          <w:iCs/>
        </w:rPr>
        <w:t>NOTE 2:</w:t>
      </w:r>
      <w:r w:rsidRPr="00F50E1F">
        <w:rPr>
          <w:i/>
          <w:iCs/>
        </w:rPr>
        <w:tab/>
      </w:r>
      <w:r w:rsidRPr="00F50E1F">
        <w:rPr>
          <w:rFonts w:hint="eastAsia"/>
          <w:i/>
          <w:iCs/>
        </w:rPr>
        <w:t xml:space="preserve">The detail (e.g. which use case(s)) of </w:t>
      </w:r>
      <w:r w:rsidRPr="00F50E1F">
        <w:rPr>
          <w:i/>
          <w:iCs/>
        </w:rPr>
        <w:t>associated</w:t>
      </w:r>
      <w:r w:rsidRPr="00F50E1F">
        <w:rPr>
          <w:rFonts w:hint="eastAsia"/>
          <w:i/>
          <w:iCs/>
        </w:rPr>
        <w:t xml:space="preserve"> ID will be decided during WI phase</w:t>
      </w:r>
    </w:p>
    <w:p w14:paraId="13C1BC34" w14:textId="77777777" w:rsidR="00233BAA" w:rsidRPr="00F50E1F" w:rsidRDefault="00233BAA" w:rsidP="00F73941">
      <w:pPr>
        <w:ind w:left="567"/>
        <w:jc w:val="left"/>
        <w:rPr>
          <w:i/>
          <w:iCs/>
        </w:rPr>
      </w:pPr>
      <w:r w:rsidRPr="00F50E1F">
        <w:rPr>
          <w:rFonts w:hint="eastAsia"/>
          <w:i/>
          <w:iCs/>
        </w:rPr>
        <w:t>UE can be configured with periodic or event triggered reporting of predicted and/or actual measurement result(s). For each reported cell in the measurementReport message:</w:t>
      </w:r>
    </w:p>
    <w:p w14:paraId="0A5DE38C" w14:textId="77777777" w:rsidR="00233BAA" w:rsidRPr="00F50E1F" w:rsidRDefault="00233BAA" w:rsidP="00F73941">
      <w:pPr>
        <w:pStyle w:val="B1"/>
        <w:ind w:left="1135"/>
        <w:rPr>
          <w:i/>
          <w:iCs/>
        </w:rPr>
      </w:pPr>
      <w:r w:rsidRPr="00F50E1F">
        <w:rPr>
          <w:i/>
          <w:iCs/>
        </w:rPr>
        <w:t>-</w:t>
      </w:r>
      <w:r w:rsidRPr="00F50E1F">
        <w:rPr>
          <w:i/>
          <w:iCs/>
        </w:rPr>
        <w:tab/>
        <w:t>For intra-frequency temporal domain case A, one or more instances of predicted measurement result(s) in PW can be reported;</w:t>
      </w:r>
    </w:p>
    <w:p w14:paraId="4EEF1E5E" w14:textId="77777777" w:rsidR="00233BAA" w:rsidRPr="00F50E1F" w:rsidRDefault="00233BAA" w:rsidP="00F73941">
      <w:pPr>
        <w:pStyle w:val="B1"/>
        <w:ind w:left="1135"/>
        <w:rPr>
          <w:i/>
          <w:iCs/>
        </w:rPr>
      </w:pPr>
      <w:r w:rsidRPr="00F50E1F">
        <w:rPr>
          <w:i/>
          <w:iCs/>
        </w:rPr>
        <w:t>-</w:t>
      </w:r>
      <w:r w:rsidRPr="00F50E1F">
        <w:rPr>
          <w:i/>
          <w:iCs/>
        </w:rPr>
        <w:tab/>
        <w:t>For intra-frequency temporal domain case B, the latest actual or predicted measurement result can be reported;</w:t>
      </w:r>
    </w:p>
    <w:p w14:paraId="466CD1F1" w14:textId="77777777" w:rsidR="00233BAA" w:rsidRPr="00F50E1F" w:rsidRDefault="00233BAA" w:rsidP="00F73941">
      <w:pPr>
        <w:pStyle w:val="B1"/>
        <w:ind w:left="1135"/>
        <w:rPr>
          <w:i/>
          <w:iCs/>
        </w:rPr>
      </w:pPr>
      <w:r w:rsidRPr="00F50E1F">
        <w:rPr>
          <w:i/>
          <w:iCs/>
        </w:rPr>
        <w:t>-</w:t>
      </w:r>
      <w:r w:rsidRPr="00F50E1F">
        <w:rPr>
          <w:i/>
          <w:iCs/>
        </w:rPr>
        <w:tab/>
      </w:r>
      <w:r w:rsidRPr="00F50E1F">
        <w:rPr>
          <w:rFonts w:hint="eastAsia"/>
          <w:i/>
          <w:iCs/>
        </w:rPr>
        <w:t xml:space="preserve">For inter-frequency prediction, the latest </w:t>
      </w:r>
      <w:r w:rsidRPr="00F50E1F">
        <w:rPr>
          <w:i/>
          <w:iCs/>
        </w:rPr>
        <w:t xml:space="preserve">predicted </w:t>
      </w:r>
      <w:r w:rsidRPr="00F50E1F">
        <w:rPr>
          <w:rFonts w:hint="eastAsia"/>
          <w:i/>
          <w:iCs/>
        </w:rPr>
        <w:t>measurement result is reported.</w:t>
      </w:r>
    </w:p>
    <w:p w14:paraId="57BEE391" w14:textId="5B262346" w:rsidR="00233BAA" w:rsidRDefault="00233BAA" w:rsidP="00F73941">
      <w:pPr>
        <w:jc w:val="left"/>
      </w:pPr>
      <w:r w:rsidRPr="00F50E1F">
        <w:t xml:space="preserve">In our understanding, all the above can already be confirmed by RAN2 except for the highlighted part (as spatial domain prediction is not within the scope of the rel-20 WID). </w:t>
      </w:r>
    </w:p>
    <w:p w14:paraId="790AAB5B" w14:textId="77777777" w:rsidR="00AC470B" w:rsidRPr="00F50E1F" w:rsidRDefault="00AC470B" w:rsidP="00F73941">
      <w:pPr>
        <w:jc w:val="left"/>
      </w:pPr>
    </w:p>
    <w:p w14:paraId="512D036C" w14:textId="77777777" w:rsidR="00233BAA" w:rsidRPr="00F50E1F" w:rsidRDefault="00233BAA" w:rsidP="00F73941">
      <w:pPr>
        <w:tabs>
          <w:tab w:val="left" w:pos="1377"/>
        </w:tabs>
        <w:ind w:left="1354" w:hanging="1354"/>
        <w:jc w:val="left"/>
        <w:rPr>
          <w:rFonts w:cs="Arial"/>
          <w:bCs/>
          <w:i/>
          <w:iCs/>
        </w:rPr>
      </w:pPr>
      <w:r w:rsidRPr="00F50E1F">
        <w:rPr>
          <w:rFonts w:cs="Arial"/>
          <w:b/>
        </w:rPr>
        <w:t>Observation 4:</w:t>
      </w:r>
      <w:r w:rsidRPr="00F50E1F">
        <w:rPr>
          <w:rFonts w:cs="Arial"/>
          <w:bCs/>
          <w:i/>
          <w:iCs/>
        </w:rPr>
        <w:t xml:space="preserve"> Except for aspects like spatial prediction that are not within the scope of the rel-20 WID, most of the agreements that are captured in TR 38.744 for inference configuration/reporting of RRM measurement prediction can already be confirmed in RAN2. </w:t>
      </w:r>
    </w:p>
    <w:p w14:paraId="631D1E1F" w14:textId="77777777" w:rsidR="00AC470B" w:rsidRDefault="00AC470B" w:rsidP="00F73941">
      <w:pPr>
        <w:jc w:val="left"/>
      </w:pPr>
    </w:p>
    <w:p w14:paraId="46E92698" w14:textId="295CAB1C" w:rsidR="00233BAA" w:rsidRPr="00F50E1F" w:rsidRDefault="00233BAA" w:rsidP="00F73941">
      <w:pPr>
        <w:jc w:val="left"/>
      </w:pPr>
      <w:r w:rsidRPr="00F50E1F">
        <w:t>Thus, we propose:</w:t>
      </w:r>
    </w:p>
    <w:p w14:paraId="59639F7B" w14:textId="77777777" w:rsidR="00AC470B" w:rsidRDefault="00AC470B" w:rsidP="00F73941">
      <w:pPr>
        <w:tabs>
          <w:tab w:val="left" w:pos="1377"/>
        </w:tabs>
        <w:ind w:left="1170" w:hanging="1170"/>
        <w:jc w:val="left"/>
        <w:rPr>
          <w:rFonts w:cs="Arial"/>
          <w:b/>
          <w:u w:val="single"/>
        </w:rPr>
      </w:pPr>
    </w:p>
    <w:p w14:paraId="66A7BF47" w14:textId="07977B58" w:rsidR="00233BAA" w:rsidRDefault="00233BAA" w:rsidP="00F73941">
      <w:pPr>
        <w:tabs>
          <w:tab w:val="left" w:pos="1377"/>
        </w:tabs>
        <w:ind w:left="1170" w:hanging="1170"/>
        <w:jc w:val="left"/>
        <w:rPr>
          <w:rFonts w:cs="Arial"/>
          <w:b/>
          <w:i/>
          <w:iCs/>
        </w:rPr>
      </w:pPr>
      <w:r w:rsidRPr="00F50E1F">
        <w:rPr>
          <w:rFonts w:cs="Arial"/>
          <w:b/>
          <w:u w:val="single"/>
        </w:rPr>
        <w:t>Proposal 4:</w:t>
      </w:r>
      <w:r w:rsidRPr="00F50E1F">
        <w:rPr>
          <w:rFonts w:cs="Arial"/>
          <w:b/>
          <w:i/>
          <w:iCs/>
        </w:rPr>
        <w:t xml:space="preserve"> RAN2 to confirm that the RRM measurement configuration and reporting framework in RRC layer is the baseline for inference configuration and reporting for all sub use cases of RRM measurement prediction. </w:t>
      </w:r>
    </w:p>
    <w:p w14:paraId="3F6A6409" w14:textId="77777777" w:rsidR="00AC470B" w:rsidRPr="00F50E1F" w:rsidRDefault="00AC470B" w:rsidP="00F73941">
      <w:pPr>
        <w:tabs>
          <w:tab w:val="left" w:pos="1377"/>
        </w:tabs>
        <w:ind w:left="1170" w:hanging="1170"/>
        <w:jc w:val="left"/>
        <w:rPr>
          <w:rFonts w:cs="Arial"/>
          <w:b/>
          <w:i/>
          <w:iCs/>
        </w:rPr>
      </w:pPr>
    </w:p>
    <w:p w14:paraId="4C61F59D" w14:textId="35B96D6E" w:rsidR="00233BAA" w:rsidRPr="00F50E1F" w:rsidRDefault="00233BAA" w:rsidP="00F73941">
      <w:pPr>
        <w:tabs>
          <w:tab w:val="left" w:pos="1377"/>
        </w:tabs>
        <w:ind w:left="1170" w:hanging="1170"/>
        <w:jc w:val="left"/>
        <w:rPr>
          <w:rFonts w:cs="Arial"/>
          <w:b/>
          <w:i/>
          <w:iCs/>
        </w:rPr>
      </w:pPr>
      <w:r w:rsidRPr="00F50E1F">
        <w:rPr>
          <w:rFonts w:cs="Arial"/>
          <w:b/>
          <w:u w:val="single"/>
        </w:rPr>
        <w:t>Proposal 5:</w:t>
      </w:r>
      <w:r w:rsidRPr="00F50E1F">
        <w:rPr>
          <w:rFonts w:cs="Arial"/>
          <w:b/>
          <w:i/>
          <w:iCs/>
        </w:rPr>
        <w:t xml:space="preserve"> RAN2 to confirm that the UE can be configured with the following regarding RRM measurement inference</w:t>
      </w:r>
      <w:r w:rsidR="00E51C13">
        <w:rPr>
          <w:rFonts w:cs="Arial"/>
          <w:b/>
          <w:i/>
          <w:iCs/>
        </w:rPr>
        <w:t xml:space="preserve"> </w:t>
      </w:r>
      <w:r w:rsidRPr="00F50E1F">
        <w:rPr>
          <w:rFonts w:cs="Arial"/>
          <w:b/>
          <w:i/>
          <w:iCs/>
        </w:rPr>
        <w:t>for temporal case A:</w:t>
      </w:r>
    </w:p>
    <w:p w14:paraId="6518544F" w14:textId="77777777" w:rsidR="00233BAA" w:rsidRPr="00F50E1F" w:rsidRDefault="00233BAA" w:rsidP="00F7394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Prediction window length</w:t>
      </w:r>
    </w:p>
    <w:p w14:paraId="71675774" w14:textId="77777777" w:rsidR="00233BAA" w:rsidRDefault="00233BAA" w:rsidP="00F7394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7D44CD8C" w14:textId="77777777" w:rsidR="00AC470B" w:rsidRPr="00F50E1F" w:rsidRDefault="00AC470B" w:rsidP="00AC470B">
      <w:pPr>
        <w:pStyle w:val="ListParagraph"/>
        <w:tabs>
          <w:tab w:val="left" w:pos="1377"/>
        </w:tabs>
        <w:overflowPunct w:val="0"/>
        <w:autoSpaceDE w:val="0"/>
        <w:autoSpaceDN w:val="0"/>
        <w:adjustRightInd w:val="0"/>
        <w:spacing w:after="120"/>
        <w:ind w:left="1080"/>
        <w:textAlignment w:val="baseline"/>
        <w:rPr>
          <w:rFonts w:cs="Arial"/>
          <w:b/>
          <w:i/>
          <w:iCs/>
          <w:lang w:val="en-GB"/>
        </w:rPr>
      </w:pPr>
    </w:p>
    <w:p w14:paraId="32C97047" w14:textId="01FADB3D" w:rsidR="00233BAA" w:rsidRPr="00F50E1F" w:rsidRDefault="00233BAA" w:rsidP="00F73941">
      <w:pPr>
        <w:tabs>
          <w:tab w:val="left" w:pos="1377"/>
        </w:tabs>
        <w:ind w:left="1170" w:hanging="1170"/>
        <w:jc w:val="left"/>
        <w:rPr>
          <w:rFonts w:cs="Arial"/>
          <w:b/>
          <w:i/>
          <w:iCs/>
        </w:rPr>
      </w:pPr>
      <w:r w:rsidRPr="00F50E1F">
        <w:rPr>
          <w:rFonts w:cs="Arial"/>
          <w:b/>
          <w:u w:val="single"/>
        </w:rPr>
        <w:t>Proposal 6:</w:t>
      </w:r>
      <w:r w:rsidRPr="00F50E1F">
        <w:rPr>
          <w:rFonts w:cs="Arial"/>
          <w:b/>
          <w:i/>
          <w:iCs/>
        </w:rPr>
        <w:t xml:space="preserve"> RAN2 to confirm that the UE can be configured with the following regarding RRM measurement inference/reporting for temporal case B:</w:t>
      </w:r>
    </w:p>
    <w:p w14:paraId="74E510C8" w14:textId="77777777" w:rsidR="00233BAA" w:rsidRPr="00F50E1F" w:rsidRDefault="00233BAA" w:rsidP="00F73941">
      <w:pPr>
        <w:pStyle w:val="ListParagraph"/>
        <w:numPr>
          <w:ilvl w:val="0"/>
          <w:numId w:val="41"/>
        </w:numPr>
        <w:tabs>
          <w:tab w:val="left" w:pos="1377"/>
        </w:tabs>
        <w:overflowPunct w:val="0"/>
        <w:autoSpaceDE w:val="0"/>
        <w:autoSpaceDN w:val="0"/>
        <w:adjustRightInd w:val="0"/>
        <w:spacing w:after="120"/>
        <w:textAlignment w:val="baseline"/>
        <w:rPr>
          <w:rFonts w:cs="Arial"/>
          <w:b/>
          <w:bCs/>
          <w:i/>
          <w:iCs/>
          <w:lang w:val="en-GB"/>
        </w:rPr>
      </w:pPr>
      <w:r w:rsidRPr="00F50E1F">
        <w:rPr>
          <w:b/>
          <w:bCs/>
          <w:i/>
          <w:iCs/>
          <w:lang w:val="en-GB"/>
        </w:rPr>
        <w:t xml:space="preserve">the timing of </w:t>
      </w:r>
      <w:r w:rsidRPr="00F50E1F">
        <w:rPr>
          <w:rFonts w:hint="eastAsia"/>
          <w:b/>
          <w:bCs/>
          <w:i/>
          <w:iCs/>
          <w:lang w:val="en-GB"/>
        </w:rPr>
        <w:t>network</w:t>
      </w:r>
      <w:r w:rsidRPr="00F50E1F">
        <w:rPr>
          <w:b/>
          <w:bCs/>
          <w:i/>
          <w:iCs/>
          <w:lang w:val="en-GB"/>
        </w:rPr>
        <w:t xml:space="preserve">’s SSB </w:t>
      </w:r>
      <w:r w:rsidRPr="00F50E1F">
        <w:rPr>
          <w:rFonts w:hint="eastAsia"/>
          <w:b/>
          <w:bCs/>
          <w:i/>
          <w:iCs/>
          <w:lang w:val="en-GB"/>
        </w:rPr>
        <w:t>configuration</w:t>
      </w:r>
    </w:p>
    <w:p w14:paraId="12C1C351" w14:textId="77777777" w:rsidR="00233BAA" w:rsidRDefault="00233BAA" w:rsidP="00F7394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1A88E141" w14:textId="77777777" w:rsidR="00AC470B" w:rsidRPr="00F50E1F" w:rsidRDefault="00AC470B" w:rsidP="00AC470B">
      <w:pPr>
        <w:pStyle w:val="ListParagraph"/>
        <w:tabs>
          <w:tab w:val="left" w:pos="1377"/>
        </w:tabs>
        <w:overflowPunct w:val="0"/>
        <w:autoSpaceDE w:val="0"/>
        <w:autoSpaceDN w:val="0"/>
        <w:adjustRightInd w:val="0"/>
        <w:spacing w:after="120"/>
        <w:ind w:left="1080"/>
        <w:textAlignment w:val="baseline"/>
        <w:rPr>
          <w:rFonts w:cs="Arial"/>
          <w:b/>
          <w:i/>
          <w:iCs/>
          <w:lang w:val="en-GB"/>
        </w:rPr>
      </w:pPr>
    </w:p>
    <w:p w14:paraId="2E6EBB3D" w14:textId="231BF10A" w:rsidR="00233BAA" w:rsidRPr="00F50E1F" w:rsidRDefault="00233BAA" w:rsidP="00F73941">
      <w:pPr>
        <w:tabs>
          <w:tab w:val="left" w:pos="1377"/>
        </w:tabs>
        <w:ind w:left="1170" w:hanging="1170"/>
        <w:jc w:val="left"/>
        <w:rPr>
          <w:rFonts w:cs="Arial"/>
          <w:b/>
          <w:i/>
          <w:iCs/>
        </w:rPr>
      </w:pPr>
      <w:r w:rsidRPr="00F50E1F">
        <w:rPr>
          <w:rFonts w:cs="Arial"/>
          <w:b/>
          <w:u w:val="single"/>
        </w:rPr>
        <w:t>Proposal 7:</w:t>
      </w:r>
      <w:r w:rsidRPr="00F50E1F">
        <w:rPr>
          <w:rFonts w:cs="Arial"/>
          <w:b/>
          <w:i/>
          <w:iCs/>
        </w:rPr>
        <w:t xml:space="preserve"> RAN2 to confirm that the UE can be configured with the following regarding RRM measurement inference/reporting for inter-frequency prediction:</w:t>
      </w:r>
    </w:p>
    <w:p w14:paraId="6911F191" w14:textId="70F711B8" w:rsidR="00233BAA" w:rsidRPr="00F50E1F" w:rsidRDefault="00233BAA" w:rsidP="00F7394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Measured frequency carrier and predicted frequency carrier information for inter-frequency prediction</w:t>
      </w:r>
    </w:p>
    <w:p w14:paraId="706D42C8" w14:textId="77777777" w:rsidR="00233BAA" w:rsidRPr="00F50E1F" w:rsidRDefault="00233BAA" w:rsidP="00F7394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2AA7DD35" w14:textId="0893A48A" w:rsidR="00233BAA" w:rsidRPr="00F50E1F" w:rsidRDefault="00233BAA" w:rsidP="00F73941">
      <w:pPr>
        <w:tabs>
          <w:tab w:val="left" w:pos="1377"/>
        </w:tabs>
        <w:ind w:left="1170" w:hanging="1170"/>
        <w:jc w:val="left"/>
        <w:rPr>
          <w:rFonts w:cs="Arial"/>
          <w:b/>
          <w:i/>
          <w:iCs/>
        </w:rPr>
      </w:pPr>
      <w:r w:rsidRPr="00F50E1F">
        <w:rPr>
          <w:rFonts w:cs="Arial"/>
          <w:b/>
          <w:u w:val="single"/>
        </w:rPr>
        <w:lastRenderedPageBreak/>
        <w:t>Proposal 8:</w:t>
      </w:r>
      <w:r w:rsidRPr="00F50E1F">
        <w:rPr>
          <w:rFonts w:cs="Arial"/>
          <w:b/>
          <w:i/>
          <w:iCs/>
        </w:rPr>
        <w:t xml:space="preserve"> RAN2 to confirm the following information to be included in the </w:t>
      </w:r>
      <w:r w:rsidR="00E51C13">
        <w:rPr>
          <w:rFonts w:cs="Arial"/>
          <w:b/>
          <w:i/>
          <w:iCs/>
        </w:rPr>
        <w:t xml:space="preserve">predicted </w:t>
      </w:r>
      <w:r w:rsidRPr="00F50E1F">
        <w:rPr>
          <w:rFonts w:cs="Arial"/>
          <w:b/>
          <w:i/>
          <w:iCs/>
        </w:rPr>
        <w:t>measurement report (for each reported cell):</w:t>
      </w:r>
    </w:p>
    <w:p w14:paraId="04DDF91F" w14:textId="516FBCAC" w:rsidR="00233BAA" w:rsidRPr="00F50E1F" w:rsidRDefault="00233BAA" w:rsidP="00F7394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For intra-frequency temporal domain case A, one or more instances of predicted measurement result(s) in PW can be reported</w:t>
      </w:r>
    </w:p>
    <w:p w14:paraId="52AADCF2" w14:textId="46A60400" w:rsidR="00233BAA" w:rsidRPr="00F50E1F" w:rsidRDefault="00233BAA" w:rsidP="00F7394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For intra-frequency temporal domain case B, the latest actual or predicted measurement result can be reported</w:t>
      </w:r>
    </w:p>
    <w:p w14:paraId="7FEB2313" w14:textId="77777777" w:rsidR="00233BAA" w:rsidRPr="00F50E1F" w:rsidRDefault="00233BAA" w:rsidP="00F7394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hint="eastAsia"/>
          <w:b/>
          <w:i/>
          <w:iCs/>
          <w:lang w:val="en-GB"/>
        </w:rPr>
        <w:t xml:space="preserve">For inter-frequency prediction, the latest </w:t>
      </w:r>
      <w:r w:rsidRPr="00F50E1F">
        <w:rPr>
          <w:rFonts w:cs="Arial"/>
          <w:b/>
          <w:i/>
          <w:iCs/>
          <w:lang w:val="en-GB"/>
        </w:rPr>
        <w:t xml:space="preserve">predicted </w:t>
      </w:r>
      <w:r w:rsidRPr="00F50E1F">
        <w:rPr>
          <w:rFonts w:cs="Arial" w:hint="eastAsia"/>
          <w:b/>
          <w:i/>
          <w:iCs/>
          <w:lang w:val="en-GB"/>
        </w:rPr>
        <w:t>measurement result is reported.</w:t>
      </w:r>
    </w:p>
    <w:p w14:paraId="7AAD9712" w14:textId="77777777" w:rsidR="00233BAA" w:rsidRPr="00F50E1F" w:rsidRDefault="00233BAA" w:rsidP="00F73941">
      <w:pPr>
        <w:pStyle w:val="Heading2"/>
        <w:numPr>
          <w:ilvl w:val="0"/>
          <w:numId w:val="0"/>
        </w:numPr>
        <w:ind w:left="576" w:hanging="576"/>
        <w:rPr>
          <w:sz w:val="28"/>
          <w:szCs w:val="28"/>
        </w:rPr>
      </w:pPr>
      <w:r w:rsidRPr="00F50E1F">
        <w:rPr>
          <w:sz w:val="28"/>
          <w:szCs w:val="28"/>
        </w:rPr>
        <w:t>2.4 Network side additional condition (associated IDs)</w:t>
      </w:r>
    </w:p>
    <w:p w14:paraId="70898173" w14:textId="16A7B14C" w:rsidR="00233BAA" w:rsidRPr="00F50E1F" w:rsidRDefault="00233BAA" w:rsidP="00F73941">
      <w:pPr>
        <w:jc w:val="left"/>
      </w:pPr>
      <w:r w:rsidRPr="00F50E1F">
        <w:t xml:space="preserve">For the AIML BM case, though there has been some discussion whether an associated ID can be common to multiple cells, our general understanding is that the UE may be configured with only one associated ID for determining applicability determination (which corresponds to the network side additional conditions of the cell where the beams are being predicted). In the case of AIML mobility, on the other hand, the UE may be configured to perform simultaneous predictions for multiple cells. For example, a UE may perform temporal prediction for the serving cell and multiple </w:t>
      </w:r>
      <w:r w:rsidR="00345572" w:rsidRPr="00F50E1F">
        <w:t>neighbour</w:t>
      </w:r>
      <w:r w:rsidRPr="00F50E1F">
        <w:t xml:space="preserve"> cells. Likewise, the UE may use RRM measurements from various cells as the input of its AIML model (e.g., in the cluster-based approach) to generate RRM predictions for one or more cells. In such cases, the UE may need to be provided with associated IDs for multiple cells, and the UE’s model may have been trained only for a subset of these associated IDs.</w:t>
      </w:r>
    </w:p>
    <w:p w14:paraId="663818FA" w14:textId="77777777" w:rsidR="00233BAA" w:rsidRPr="00F50E1F" w:rsidRDefault="00233BAA" w:rsidP="00F73941">
      <w:pPr>
        <w:tabs>
          <w:tab w:val="left" w:pos="1377"/>
        </w:tabs>
        <w:ind w:left="1354" w:hanging="1354"/>
        <w:jc w:val="left"/>
        <w:rPr>
          <w:rFonts w:cs="Arial"/>
          <w:bCs/>
          <w:i/>
          <w:iCs/>
        </w:rPr>
      </w:pPr>
      <w:r w:rsidRPr="00F50E1F">
        <w:rPr>
          <w:rFonts w:cs="Arial"/>
          <w:b/>
        </w:rPr>
        <w:t>Observation 5:</w:t>
      </w:r>
      <w:r w:rsidRPr="00F50E1F">
        <w:rPr>
          <w:rFonts w:cs="Arial"/>
          <w:bCs/>
          <w:i/>
          <w:iCs/>
        </w:rPr>
        <w:t xml:space="preserve"> The UE may need to be configured with multiple associated IDs for performing applicability determination for AIML mobility. </w:t>
      </w:r>
    </w:p>
    <w:p w14:paraId="112326EF" w14:textId="77777777" w:rsidR="00233BAA" w:rsidRPr="00F50E1F" w:rsidRDefault="00233BAA" w:rsidP="00F73941">
      <w:pPr>
        <w:tabs>
          <w:tab w:val="left" w:pos="1377"/>
        </w:tabs>
        <w:ind w:left="1354" w:hanging="1354"/>
        <w:jc w:val="left"/>
        <w:rPr>
          <w:rFonts w:cs="Arial"/>
          <w:bCs/>
          <w:i/>
          <w:iCs/>
        </w:rPr>
      </w:pPr>
      <w:r w:rsidRPr="00F50E1F">
        <w:rPr>
          <w:rFonts w:cs="Arial"/>
          <w:b/>
        </w:rPr>
        <w:t>Observation 6:</w:t>
      </w:r>
      <w:r w:rsidRPr="00F50E1F">
        <w:rPr>
          <w:rFonts w:cs="Arial"/>
          <w:bCs/>
          <w:i/>
          <w:iCs/>
        </w:rPr>
        <w:t xml:space="preserve"> There may be cases in RRM measurement prediction where there is a partial match between the associated IDs of the input/output cells used during the training of the AIML model and the current associated IDs of the concerned cells. </w:t>
      </w:r>
    </w:p>
    <w:p w14:paraId="0C9958D2" w14:textId="77777777" w:rsidR="00233BAA" w:rsidRPr="00F50E1F" w:rsidRDefault="00233BAA" w:rsidP="00F73941">
      <w:pPr>
        <w:tabs>
          <w:tab w:val="left" w:pos="1377"/>
        </w:tabs>
        <w:jc w:val="left"/>
        <w:rPr>
          <w:rFonts w:eastAsia="DengXian"/>
        </w:rPr>
      </w:pPr>
      <w:r w:rsidRPr="00F50E1F">
        <w:t xml:space="preserve">Like in the BM use case, the UE can determine the applicability of the RRM measurement prediction functionality by considering model availability, NW-side additional conditions </w:t>
      </w:r>
      <w:r w:rsidRPr="00F50E1F">
        <w:rPr>
          <w:rFonts w:eastAsia="DengXian"/>
        </w:rPr>
        <w:t xml:space="preserve">(i.e., the provided associated ID(s)), UE-side additional conditions (internally known by UE) and the provided inference configuration. However, now the provided associated IDs may not all be fully compatible with the training of the UE’s model. This may in turn influence the applicability determination for the configured AIML functionality. </w:t>
      </w:r>
    </w:p>
    <w:p w14:paraId="71F13A64" w14:textId="77777777" w:rsidR="00233BAA" w:rsidRPr="00F50E1F" w:rsidRDefault="00233BAA" w:rsidP="00F73941">
      <w:pPr>
        <w:tabs>
          <w:tab w:val="left" w:pos="1377"/>
        </w:tabs>
        <w:jc w:val="left"/>
        <w:rPr>
          <w:rFonts w:eastAsia="DengXian"/>
        </w:rPr>
      </w:pPr>
      <w:r w:rsidRPr="00F50E1F">
        <w:rPr>
          <w:rFonts w:eastAsia="DengXian"/>
        </w:rPr>
        <w:t>Thus, we propose:</w:t>
      </w:r>
    </w:p>
    <w:p w14:paraId="4E5A00D1" w14:textId="3AC6BD29" w:rsidR="00233BAA" w:rsidRPr="00F50E1F" w:rsidRDefault="00233BAA" w:rsidP="00F73941">
      <w:pPr>
        <w:tabs>
          <w:tab w:val="left" w:pos="1377"/>
        </w:tabs>
        <w:ind w:left="1170" w:hanging="1170"/>
        <w:jc w:val="left"/>
        <w:rPr>
          <w:rFonts w:cs="Arial"/>
          <w:b/>
          <w:i/>
          <w:iCs/>
        </w:rPr>
      </w:pPr>
      <w:r w:rsidRPr="00F50E1F">
        <w:rPr>
          <w:rFonts w:cs="Arial"/>
          <w:b/>
          <w:u w:val="single"/>
        </w:rPr>
        <w:t>Proposal 9:</w:t>
      </w:r>
      <w:r w:rsidRPr="00F50E1F">
        <w:rPr>
          <w:rFonts w:cs="Arial"/>
          <w:b/>
        </w:rPr>
        <w:t xml:space="preserve"> </w:t>
      </w:r>
      <w:r w:rsidRPr="00F50E1F">
        <w:rPr>
          <w:rFonts w:cs="Arial"/>
          <w:b/>
          <w:i/>
          <w:iCs/>
        </w:rPr>
        <w:t>For RRM measurement prediction, the UE may be provided with multiple associated IDs (e.g., corresponding to different serving/</w:t>
      </w:r>
      <w:r w:rsidR="00345572" w:rsidRPr="00F50E1F">
        <w:rPr>
          <w:rFonts w:cs="Arial"/>
          <w:b/>
          <w:i/>
          <w:iCs/>
        </w:rPr>
        <w:t>neighbour</w:t>
      </w:r>
      <w:r w:rsidRPr="00F50E1F">
        <w:rPr>
          <w:rFonts w:cs="Arial"/>
          <w:b/>
          <w:i/>
          <w:iCs/>
        </w:rPr>
        <w:t xml:space="preserve"> cells being predicted). </w:t>
      </w:r>
    </w:p>
    <w:p w14:paraId="6DDE40BE" w14:textId="77777777" w:rsidR="00233BAA" w:rsidRPr="00F50E1F" w:rsidRDefault="00233BAA" w:rsidP="00F73941">
      <w:pPr>
        <w:tabs>
          <w:tab w:val="left" w:pos="1377"/>
        </w:tabs>
        <w:ind w:left="1170" w:hanging="1170"/>
        <w:jc w:val="left"/>
        <w:rPr>
          <w:rFonts w:cs="Arial"/>
          <w:b/>
          <w:i/>
          <w:iCs/>
        </w:rPr>
      </w:pPr>
      <w:bookmarkStart w:id="8" w:name="_Hlk213101344"/>
      <w:r w:rsidRPr="00F50E1F">
        <w:rPr>
          <w:rFonts w:cs="Arial"/>
          <w:b/>
          <w:u w:val="single"/>
        </w:rPr>
        <w:t xml:space="preserve">Proposal 10: </w:t>
      </w:r>
      <w:r w:rsidRPr="00F50E1F">
        <w:rPr>
          <w:rFonts w:cs="Arial"/>
          <w:b/>
          <w:i/>
          <w:iCs/>
        </w:rPr>
        <w:t xml:space="preserve">An RRM measurement prediction configuration may be fully applicable, fully non-applicable, or partially applicable. </w:t>
      </w:r>
    </w:p>
    <w:bookmarkEnd w:id="8"/>
    <w:p w14:paraId="0266ABAB" w14:textId="77777777" w:rsidR="00233BAA" w:rsidRPr="00F50E1F" w:rsidRDefault="00233BAA" w:rsidP="00F73941">
      <w:pPr>
        <w:pStyle w:val="Heading2"/>
        <w:numPr>
          <w:ilvl w:val="0"/>
          <w:numId w:val="0"/>
        </w:numPr>
        <w:ind w:left="576" w:hanging="576"/>
        <w:rPr>
          <w:sz w:val="28"/>
          <w:szCs w:val="28"/>
        </w:rPr>
      </w:pPr>
      <w:r w:rsidRPr="00F50E1F">
        <w:rPr>
          <w:sz w:val="28"/>
          <w:szCs w:val="28"/>
        </w:rPr>
        <w:t>2.5 Performing Inference</w:t>
      </w:r>
    </w:p>
    <w:p w14:paraId="37D46F4D" w14:textId="77777777" w:rsidR="00233BAA" w:rsidRPr="00F50E1F" w:rsidRDefault="00233BAA" w:rsidP="00F73941">
      <w:pPr>
        <w:jc w:val="left"/>
        <w:rPr>
          <w:rFonts w:eastAsia="DengXian"/>
        </w:rPr>
      </w:pPr>
      <w:r w:rsidRPr="00F50E1F">
        <w:rPr>
          <w:rFonts w:eastAsia="DengXian"/>
        </w:rPr>
        <w:t>In the case of AIML BM, periodic CSI reporting is activated upon configuration, while semi-persistent reporting needs to be activated by MAC CE/DCI and aperiodic CSI reporting can be activated by DCI. However, for RRM measurements, the activation is always upon the reception of the configuration.</w:t>
      </w:r>
    </w:p>
    <w:p w14:paraId="6BBEAEF2" w14:textId="13101E3D" w:rsidR="00233BAA" w:rsidRPr="00F50E1F" w:rsidRDefault="00233BAA" w:rsidP="00F73941">
      <w:pPr>
        <w:jc w:val="left"/>
        <w:rPr>
          <w:rFonts w:eastAsia="DengXian"/>
        </w:rPr>
      </w:pPr>
      <w:r w:rsidRPr="00F50E1F">
        <w:rPr>
          <w:rFonts w:eastAsia="DengXian"/>
        </w:rPr>
        <w:t xml:space="preserve">One approach for the case of the RRM measurement prediction is to apply legacy </w:t>
      </w:r>
      <w:r w:rsidR="00F50E1F" w:rsidRPr="00F50E1F">
        <w:rPr>
          <w:rFonts w:eastAsia="DengXian"/>
        </w:rPr>
        <w:t>behaviour</w:t>
      </w:r>
      <w:r w:rsidRPr="00F50E1F">
        <w:rPr>
          <w:rFonts w:eastAsia="DengXian"/>
        </w:rPr>
        <w:t xml:space="preserve">. That is, the UE will start performing the predictions according to the received inference configuration if it has determined that it has an applicable RRM measurement prediction model. A disadvantage of such an approach is that the UE may perform unnecessary inferences/predictions even when it is not needed (e.g., when the UE is near the serving cell center). Even in legacy RRM framework, there are optional configurations such as s-measure that prevent the UE from performing unnecessary measurements. Thus, it should be discussed whether such mechanisms are needed for controlling inferences as well. </w:t>
      </w:r>
    </w:p>
    <w:p w14:paraId="0D4A5FD2" w14:textId="77777777" w:rsidR="00233BAA" w:rsidRPr="00F50E1F" w:rsidRDefault="00233BAA" w:rsidP="00F73941">
      <w:pPr>
        <w:tabs>
          <w:tab w:val="left" w:pos="1377"/>
        </w:tabs>
        <w:ind w:left="1354" w:hanging="1354"/>
        <w:jc w:val="left"/>
        <w:rPr>
          <w:rFonts w:eastAsia="DengXian"/>
          <w:bCs/>
        </w:rPr>
      </w:pPr>
      <w:r w:rsidRPr="00F50E1F">
        <w:rPr>
          <w:rFonts w:cs="Arial"/>
          <w:b/>
        </w:rPr>
        <w:t>Observation 7:</w:t>
      </w:r>
      <w:r w:rsidRPr="00F50E1F">
        <w:rPr>
          <w:rFonts w:cs="Arial"/>
          <w:b/>
          <w:i/>
          <w:iCs/>
        </w:rPr>
        <w:t xml:space="preserve"> </w:t>
      </w:r>
      <w:r w:rsidRPr="00F50E1F">
        <w:rPr>
          <w:rFonts w:cs="Arial"/>
          <w:bCs/>
          <w:i/>
          <w:iCs/>
        </w:rPr>
        <w:t>Performing RRM measurement predictions all the time is highly inefficient (e.g., when the UE is under excellent serving cell coverage).</w:t>
      </w:r>
    </w:p>
    <w:p w14:paraId="794AAFF6" w14:textId="77777777" w:rsidR="00233BAA" w:rsidRPr="00F50E1F" w:rsidRDefault="00233BAA" w:rsidP="00F73941">
      <w:pPr>
        <w:jc w:val="left"/>
        <w:rPr>
          <w:rFonts w:eastAsia="DengXian"/>
        </w:rPr>
      </w:pPr>
      <w:r w:rsidRPr="00F50E1F">
        <w:rPr>
          <w:rFonts w:eastAsia="DengXian"/>
        </w:rPr>
        <w:t>Thus, we propose the following:</w:t>
      </w:r>
    </w:p>
    <w:p w14:paraId="414D64CE" w14:textId="77777777" w:rsidR="00233BAA" w:rsidRPr="00F50E1F" w:rsidRDefault="00233BAA" w:rsidP="00F73941">
      <w:pPr>
        <w:tabs>
          <w:tab w:val="left" w:pos="1377"/>
        </w:tabs>
        <w:ind w:left="1170" w:hanging="1170"/>
        <w:jc w:val="left"/>
        <w:rPr>
          <w:rFonts w:cs="Arial"/>
          <w:b/>
          <w:i/>
          <w:iCs/>
        </w:rPr>
      </w:pPr>
      <w:r w:rsidRPr="00F50E1F">
        <w:rPr>
          <w:rFonts w:cs="Arial"/>
          <w:b/>
          <w:u w:val="single"/>
        </w:rPr>
        <w:lastRenderedPageBreak/>
        <w:t>Proposal 11:</w:t>
      </w:r>
      <w:r w:rsidRPr="00F50E1F">
        <w:rPr>
          <w:rFonts w:cs="Arial"/>
          <w:b/>
        </w:rPr>
        <w:t xml:space="preserve"> </w:t>
      </w:r>
      <w:r w:rsidRPr="00F50E1F">
        <w:rPr>
          <w:rFonts w:cs="Arial"/>
          <w:b/>
          <w:i/>
          <w:iCs/>
        </w:rPr>
        <w:t>The UE can be configured to start performing RRM measurement predictions in one of the following ways:</w:t>
      </w:r>
    </w:p>
    <w:p w14:paraId="5121172A" w14:textId="77777777" w:rsidR="00233BAA" w:rsidRPr="00F50E1F" w:rsidRDefault="00233BAA" w:rsidP="00F73941">
      <w:pPr>
        <w:pStyle w:val="ListParagraph"/>
        <w:numPr>
          <w:ilvl w:val="0"/>
          <w:numId w:val="43"/>
        </w:numPr>
        <w:tabs>
          <w:tab w:val="left" w:pos="1377"/>
        </w:tabs>
        <w:overflowPunct w:val="0"/>
        <w:autoSpaceDE w:val="0"/>
        <w:autoSpaceDN w:val="0"/>
        <w:adjustRightInd w:val="0"/>
        <w:spacing w:after="120"/>
        <w:ind w:left="1354" w:hanging="216"/>
        <w:textAlignment w:val="baseline"/>
        <w:rPr>
          <w:rFonts w:cs="Arial"/>
          <w:b/>
          <w:i/>
          <w:iCs/>
          <w:lang w:val="en-GB"/>
        </w:rPr>
      </w:pPr>
      <w:r w:rsidRPr="00F50E1F">
        <w:rPr>
          <w:rFonts w:cs="Arial"/>
          <w:b/>
          <w:i/>
          <w:iCs/>
          <w:lang w:val="en-GB"/>
        </w:rPr>
        <w:t>Automatically, upon the reception of the inference configuration and after determining that it has an applicable model.</w:t>
      </w:r>
    </w:p>
    <w:p w14:paraId="4AD8B3AC" w14:textId="67D76F54" w:rsidR="004C0BD4" w:rsidRPr="00F50E1F" w:rsidRDefault="00233BAA" w:rsidP="003479CE">
      <w:pPr>
        <w:pStyle w:val="ListParagraph"/>
        <w:numPr>
          <w:ilvl w:val="0"/>
          <w:numId w:val="43"/>
        </w:numPr>
        <w:tabs>
          <w:tab w:val="left" w:pos="1377"/>
        </w:tabs>
        <w:overflowPunct w:val="0"/>
        <w:autoSpaceDE w:val="0"/>
        <w:autoSpaceDN w:val="0"/>
        <w:adjustRightInd w:val="0"/>
        <w:spacing w:after="120"/>
        <w:ind w:left="1354" w:hanging="216"/>
        <w:textAlignment w:val="baseline"/>
        <w:rPr>
          <w:rFonts w:eastAsia="Times New Roman" w:cs="Arial"/>
          <w:lang w:val="en-GB"/>
        </w:rPr>
      </w:pPr>
      <w:r w:rsidRPr="00F50E1F">
        <w:rPr>
          <w:rFonts w:cs="Arial"/>
          <w:b/>
          <w:i/>
          <w:iCs/>
          <w:lang w:val="en-GB"/>
        </w:rPr>
        <w:t xml:space="preserve">Upon the </w:t>
      </w:r>
      <w:r w:rsidR="00967C2D" w:rsidRPr="00F50E1F">
        <w:rPr>
          <w:rFonts w:cs="Arial"/>
          <w:b/>
          <w:i/>
          <w:iCs/>
          <w:lang w:val="en-GB"/>
        </w:rPr>
        <w:t>fulfilment</w:t>
      </w:r>
      <w:r w:rsidRPr="00F50E1F">
        <w:rPr>
          <w:rFonts w:cs="Arial"/>
          <w:b/>
          <w:i/>
          <w:iCs/>
          <w:lang w:val="en-GB"/>
        </w:rPr>
        <w:t xml:space="preserve"> of further conditions. The details of the conditions are FFS (e.g., configuration like the s-measure for starting inference).</w:t>
      </w:r>
    </w:p>
    <w:p w14:paraId="7A856D0A" w14:textId="4CB73874" w:rsidR="008A6557" w:rsidRPr="00F50E1F" w:rsidRDefault="00D9371E" w:rsidP="00F73941">
      <w:pPr>
        <w:pStyle w:val="Heading1"/>
      </w:pPr>
      <w:r w:rsidRPr="00F50E1F">
        <w:t>Conclusion</w:t>
      </w:r>
    </w:p>
    <w:p w14:paraId="094074C2" w14:textId="5A80D181" w:rsidR="00135F1A" w:rsidRPr="00F50E1F" w:rsidRDefault="00135F1A" w:rsidP="00CA78DD">
      <w:r w:rsidRPr="00F50E1F">
        <w:t>In this contribution, we discussed various LCM and functionality management aspects for the RRM measurement prediction functionality. The following observations and proposals were made:</w:t>
      </w:r>
    </w:p>
    <w:p w14:paraId="541ED1CB" w14:textId="77777777" w:rsidR="00135F1A" w:rsidRPr="00F50E1F" w:rsidRDefault="00135F1A" w:rsidP="00CA78DD">
      <w:pPr>
        <w:rPr>
          <w:highlight w:val="lightGray"/>
        </w:rPr>
      </w:pPr>
    </w:p>
    <w:p w14:paraId="0170C630" w14:textId="4D09BA64" w:rsidR="00CA78DD" w:rsidRPr="00F50E1F" w:rsidRDefault="00CA78DD" w:rsidP="00CA78DD">
      <w:pPr>
        <w:rPr>
          <w:highlight w:val="lightGray"/>
        </w:rPr>
      </w:pPr>
      <w:r w:rsidRPr="00F50E1F">
        <w:rPr>
          <w:highlight w:val="lightGray"/>
        </w:rPr>
        <w:t>[</w:t>
      </w:r>
      <w:r w:rsidR="00C761BF" w:rsidRPr="00F50E1F">
        <w:rPr>
          <w:highlight w:val="lightGray"/>
        </w:rPr>
        <w:t>Adopting rel-19 agreements in AIML PHY</w:t>
      </w:r>
      <w:r w:rsidRPr="00F50E1F">
        <w:rPr>
          <w:highlight w:val="lightGray"/>
        </w:rPr>
        <w:t>]</w:t>
      </w:r>
    </w:p>
    <w:p w14:paraId="0981A9A0" w14:textId="075B8A9D" w:rsidR="00C2768E" w:rsidRPr="00F50E1F" w:rsidRDefault="00C2768E" w:rsidP="00C2768E">
      <w:pPr>
        <w:tabs>
          <w:tab w:val="left" w:pos="1377"/>
        </w:tabs>
        <w:ind w:left="1354" w:hanging="1354"/>
        <w:jc w:val="left"/>
        <w:rPr>
          <w:rFonts w:cs="Arial"/>
          <w:bCs/>
          <w:i/>
          <w:iCs/>
        </w:rPr>
      </w:pPr>
      <w:r w:rsidRPr="00F50E1F">
        <w:rPr>
          <w:rFonts w:cs="Arial"/>
          <w:b/>
        </w:rPr>
        <w:t>Observation 1:</w:t>
      </w:r>
      <w:r w:rsidRPr="00F50E1F">
        <w:rPr>
          <w:rFonts w:cs="Arial"/>
          <w:bCs/>
          <w:i/>
          <w:iCs/>
        </w:rPr>
        <w:t xml:space="preserve"> The LCM and related signalling discussions and agreements for the AIML mobility study in rel-19 study were based on the AIML BM use case.</w:t>
      </w:r>
    </w:p>
    <w:p w14:paraId="4E550CFB" w14:textId="77777777" w:rsidR="00C2768E" w:rsidRPr="00F50E1F" w:rsidRDefault="00C2768E" w:rsidP="00C2768E">
      <w:pPr>
        <w:tabs>
          <w:tab w:val="left" w:pos="1377"/>
        </w:tabs>
        <w:ind w:left="1354" w:hanging="1354"/>
        <w:jc w:val="left"/>
        <w:rPr>
          <w:rFonts w:cs="Arial"/>
          <w:bCs/>
          <w:i/>
          <w:iCs/>
        </w:rPr>
      </w:pPr>
      <w:r w:rsidRPr="00F50E1F">
        <w:rPr>
          <w:rFonts w:cs="Arial"/>
          <w:b/>
        </w:rPr>
        <w:t>Observation 2:</w:t>
      </w:r>
      <w:r w:rsidRPr="00F50E1F">
        <w:rPr>
          <w:rFonts w:cs="Arial"/>
          <w:bCs/>
          <w:i/>
          <w:iCs/>
        </w:rPr>
        <w:t xml:space="preserve"> The rel-19 specification work on AIML BM use case has been finalized (with few ASN.1 corrections pending).</w:t>
      </w:r>
    </w:p>
    <w:p w14:paraId="2FDFD951" w14:textId="77777777" w:rsidR="00C2768E" w:rsidRPr="00F50E1F" w:rsidRDefault="00C2768E" w:rsidP="00C2768E">
      <w:pPr>
        <w:tabs>
          <w:tab w:val="left" w:pos="1377"/>
        </w:tabs>
        <w:ind w:left="1354" w:hanging="1354"/>
        <w:jc w:val="left"/>
        <w:rPr>
          <w:rFonts w:cs="Arial"/>
          <w:bCs/>
          <w:i/>
          <w:iCs/>
        </w:rPr>
      </w:pPr>
      <w:r w:rsidRPr="00F50E1F">
        <w:rPr>
          <w:rFonts w:cs="Arial"/>
          <w:b/>
        </w:rPr>
        <w:t>Observation 3:</w:t>
      </w:r>
      <w:r w:rsidRPr="00F50E1F">
        <w:rPr>
          <w:rFonts w:cs="Arial"/>
          <w:bCs/>
          <w:i/>
          <w:iCs/>
        </w:rPr>
        <w:t xml:space="preserve"> RAN2 should not discuss and re-confirm each agreement that was made during the AIML mobility study during rel-19.</w:t>
      </w:r>
    </w:p>
    <w:p w14:paraId="6D655BBF" w14:textId="4E461ED7" w:rsidR="00C2768E" w:rsidRPr="00F50E1F" w:rsidRDefault="00C2768E" w:rsidP="00C2768E">
      <w:pPr>
        <w:tabs>
          <w:tab w:val="left" w:pos="1377"/>
        </w:tabs>
        <w:ind w:left="1170" w:hanging="1170"/>
        <w:jc w:val="left"/>
        <w:rPr>
          <w:rFonts w:cs="Arial"/>
          <w:b/>
          <w:i/>
          <w:iCs/>
        </w:rPr>
      </w:pPr>
      <w:r w:rsidRPr="00F50E1F">
        <w:rPr>
          <w:rFonts w:cs="Arial"/>
          <w:b/>
          <w:u w:val="single"/>
        </w:rPr>
        <w:t>Proposal 1:</w:t>
      </w:r>
      <w:r w:rsidRPr="00F50E1F">
        <w:rPr>
          <w:rFonts w:cs="Arial"/>
          <w:b/>
        </w:rPr>
        <w:t xml:space="preserve"> </w:t>
      </w:r>
      <w:r w:rsidRPr="00F50E1F">
        <w:rPr>
          <w:rFonts w:cs="Arial"/>
          <w:b/>
          <w:i/>
          <w:iCs/>
        </w:rPr>
        <w:t xml:space="preserve">Rel-20 discussion on LCM and signalling </w:t>
      </w:r>
      <w:r w:rsidR="00EE64C5" w:rsidRPr="00F50E1F">
        <w:rPr>
          <w:rFonts w:cs="Arial"/>
          <w:b/>
          <w:i/>
          <w:iCs/>
        </w:rPr>
        <w:t xml:space="preserve">for AIML mobility </w:t>
      </w:r>
      <w:r w:rsidRPr="00F50E1F">
        <w:rPr>
          <w:rFonts w:cs="Arial"/>
          <w:b/>
          <w:i/>
          <w:iCs/>
        </w:rPr>
        <w:t>should start by identifying the aspects of rel-19 AIML BM use case that can be adopted as is and those that require further discussion.</w:t>
      </w:r>
    </w:p>
    <w:p w14:paraId="5820B8F4" w14:textId="77777777" w:rsidR="00C2768E" w:rsidRPr="00F50E1F" w:rsidRDefault="00C2768E" w:rsidP="00C2768E">
      <w:pPr>
        <w:tabs>
          <w:tab w:val="left" w:pos="1377"/>
        </w:tabs>
        <w:ind w:left="1170" w:hanging="1170"/>
        <w:jc w:val="left"/>
        <w:rPr>
          <w:rFonts w:cs="Arial"/>
          <w:b/>
          <w:i/>
          <w:iCs/>
        </w:rPr>
      </w:pPr>
      <w:r w:rsidRPr="00F50E1F">
        <w:rPr>
          <w:rFonts w:cs="Arial"/>
          <w:b/>
          <w:u w:val="single"/>
        </w:rPr>
        <w:t>Proposal 2:</w:t>
      </w:r>
      <w:r w:rsidRPr="00F50E1F">
        <w:rPr>
          <w:rFonts w:cs="Arial"/>
          <w:b/>
        </w:rPr>
        <w:t xml:space="preserve"> </w:t>
      </w:r>
      <w:r w:rsidRPr="00F50E1F">
        <w:rPr>
          <w:rFonts w:cs="Arial"/>
          <w:b/>
          <w:i/>
          <w:iCs/>
        </w:rPr>
        <w:t xml:space="preserve">For RRM measurement prediction, RAN2 to adopt the applicability determination and reporting framework for AIML BM that is captured in 38.300 (section 22.2.3), except for the aspects related to CSI configuration/reporting. </w:t>
      </w:r>
    </w:p>
    <w:p w14:paraId="58F712DA" w14:textId="77777777" w:rsidR="00402953" w:rsidRPr="00F50E1F" w:rsidRDefault="00402953" w:rsidP="00C2768E">
      <w:pPr>
        <w:tabs>
          <w:tab w:val="left" w:pos="1377"/>
        </w:tabs>
        <w:ind w:left="1170" w:hanging="1170"/>
        <w:jc w:val="left"/>
        <w:rPr>
          <w:rFonts w:cs="Arial"/>
          <w:b/>
          <w:i/>
          <w:iCs/>
        </w:rPr>
      </w:pPr>
    </w:p>
    <w:p w14:paraId="736B5973" w14:textId="55523954" w:rsidR="00C2768E" w:rsidRPr="00F50E1F" w:rsidRDefault="00CA78DD" w:rsidP="0028322A">
      <w:pPr>
        <w:rPr>
          <w:highlight w:val="lightGray"/>
        </w:rPr>
      </w:pPr>
      <w:r w:rsidRPr="00F50E1F">
        <w:rPr>
          <w:highlight w:val="lightGray"/>
        </w:rPr>
        <w:t>[</w:t>
      </w:r>
      <w:r w:rsidR="00C2768E" w:rsidRPr="00F50E1F">
        <w:rPr>
          <w:highlight w:val="lightGray"/>
        </w:rPr>
        <w:t>UE Capability</w:t>
      </w:r>
      <w:r w:rsidRPr="00F50E1F">
        <w:rPr>
          <w:highlight w:val="lightGray"/>
        </w:rPr>
        <w:t>]</w:t>
      </w:r>
    </w:p>
    <w:p w14:paraId="348CB15E" w14:textId="77777777" w:rsidR="00C2768E" w:rsidRPr="00F50E1F" w:rsidRDefault="00C2768E" w:rsidP="00C2768E">
      <w:pPr>
        <w:tabs>
          <w:tab w:val="left" w:pos="1377"/>
        </w:tabs>
        <w:ind w:left="1170" w:hanging="1170"/>
        <w:jc w:val="left"/>
        <w:rPr>
          <w:i/>
          <w:iCs/>
        </w:rPr>
      </w:pPr>
      <w:r w:rsidRPr="00F50E1F">
        <w:rPr>
          <w:rFonts w:cs="Arial"/>
          <w:b/>
          <w:u w:val="single"/>
        </w:rPr>
        <w:t>Proposal 3:</w:t>
      </w:r>
      <w:r w:rsidRPr="00F50E1F">
        <w:rPr>
          <w:rFonts w:cs="Arial"/>
          <w:b/>
        </w:rPr>
        <w:t xml:space="preserve"> </w:t>
      </w:r>
      <w:r w:rsidRPr="00F50E1F">
        <w:rPr>
          <w:rFonts w:cs="Arial"/>
          <w:b/>
          <w:i/>
          <w:iCs/>
        </w:rPr>
        <w:t xml:space="preserve">RAN2 to introduce capability for RRM measurement prediction at least at a granularity of intra-frequency temporal domain case A, temporal domain case B, and inter-frequency prediction. </w:t>
      </w:r>
    </w:p>
    <w:p w14:paraId="47A0C066" w14:textId="77777777" w:rsidR="00402953" w:rsidRPr="00F50E1F" w:rsidRDefault="00402953" w:rsidP="0028322A">
      <w:pPr>
        <w:rPr>
          <w:highlight w:val="lightGray"/>
        </w:rPr>
      </w:pPr>
    </w:p>
    <w:p w14:paraId="147D3F8A" w14:textId="7871FA6B" w:rsidR="00C2768E" w:rsidRPr="00F50E1F" w:rsidRDefault="0028322A" w:rsidP="0028322A">
      <w:pPr>
        <w:rPr>
          <w:highlight w:val="lightGray"/>
        </w:rPr>
      </w:pPr>
      <w:r w:rsidRPr="00F50E1F">
        <w:rPr>
          <w:highlight w:val="lightGray"/>
        </w:rPr>
        <w:t>[</w:t>
      </w:r>
      <w:r w:rsidR="00C2768E" w:rsidRPr="00F50E1F">
        <w:rPr>
          <w:highlight w:val="lightGray"/>
        </w:rPr>
        <w:t>Inference configuration/reporting</w:t>
      </w:r>
      <w:r w:rsidRPr="00F50E1F">
        <w:rPr>
          <w:highlight w:val="lightGray"/>
        </w:rPr>
        <w:t>]</w:t>
      </w:r>
    </w:p>
    <w:p w14:paraId="7283D5FF" w14:textId="77777777" w:rsidR="00C2768E" w:rsidRPr="00F50E1F" w:rsidRDefault="00C2768E" w:rsidP="00C2768E">
      <w:pPr>
        <w:tabs>
          <w:tab w:val="left" w:pos="1377"/>
        </w:tabs>
        <w:ind w:left="1354" w:hanging="1354"/>
        <w:jc w:val="left"/>
        <w:rPr>
          <w:rFonts w:cs="Arial"/>
          <w:bCs/>
          <w:i/>
          <w:iCs/>
        </w:rPr>
      </w:pPr>
      <w:r w:rsidRPr="00F50E1F">
        <w:rPr>
          <w:rFonts w:cs="Arial"/>
          <w:b/>
        </w:rPr>
        <w:t>Observation 4:</w:t>
      </w:r>
      <w:r w:rsidRPr="00F50E1F">
        <w:rPr>
          <w:rFonts w:cs="Arial"/>
          <w:bCs/>
          <w:i/>
          <w:iCs/>
        </w:rPr>
        <w:t xml:space="preserve"> Except for aspects like spatial prediction that are not within the scope of the rel-20 WID, most of the agreements that are captured in TR 38.744 for inference configuration/reporting of RRM measurement prediction can already be confirmed in RAN2. </w:t>
      </w:r>
    </w:p>
    <w:p w14:paraId="7A28ECCA" w14:textId="29819509" w:rsidR="00B84761" w:rsidRPr="00F50E1F" w:rsidRDefault="00B84761" w:rsidP="00B84761">
      <w:pPr>
        <w:tabs>
          <w:tab w:val="left" w:pos="1377"/>
        </w:tabs>
        <w:ind w:left="1170" w:hanging="1170"/>
        <w:jc w:val="left"/>
        <w:rPr>
          <w:rFonts w:cs="Arial"/>
          <w:b/>
          <w:i/>
          <w:iCs/>
        </w:rPr>
      </w:pPr>
      <w:r w:rsidRPr="00F50E1F">
        <w:rPr>
          <w:rFonts w:cs="Arial"/>
          <w:b/>
          <w:u w:val="single"/>
        </w:rPr>
        <w:t>Proposal 5:</w:t>
      </w:r>
      <w:r w:rsidRPr="00F50E1F">
        <w:rPr>
          <w:rFonts w:cs="Arial"/>
          <w:b/>
          <w:i/>
          <w:iCs/>
        </w:rPr>
        <w:t xml:space="preserve"> RAN2 to confirm that the UE can be configured with the following regarding RRM measurement inference</w:t>
      </w:r>
      <w:r>
        <w:rPr>
          <w:rFonts w:cs="Arial"/>
          <w:b/>
          <w:i/>
          <w:iCs/>
        </w:rPr>
        <w:t xml:space="preserve"> </w:t>
      </w:r>
      <w:r w:rsidRPr="00F50E1F">
        <w:rPr>
          <w:rFonts w:cs="Arial"/>
          <w:b/>
          <w:i/>
          <w:iCs/>
        </w:rPr>
        <w:t>for temporal case A:</w:t>
      </w:r>
    </w:p>
    <w:p w14:paraId="0F10F5C0" w14:textId="77777777" w:rsidR="00B84761" w:rsidRPr="00F50E1F" w:rsidRDefault="00B84761" w:rsidP="00B8476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Prediction window length</w:t>
      </w:r>
    </w:p>
    <w:p w14:paraId="18B07DAD" w14:textId="77777777" w:rsidR="00B84761" w:rsidRDefault="00B84761" w:rsidP="00B8476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268E5D63" w14:textId="77777777" w:rsidR="00B84761" w:rsidRPr="00F50E1F" w:rsidRDefault="00B84761" w:rsidP="00B84761">
      <w:pPr>
        <w:tabs>
          <w:tab w:val="left" w:pos="1377"/>
        </w:tabs>
        <w:ind w:left="1170" w:hanging="1170"/>
        <w:jc w:val="left"/>
        <w:rPr>
          <w:rFonts w:cs="Arial"/>
          <w:b/>
          <w:i/>
          <w:iCs/>
        </w:rPr>
      </w:pPr>
      <w:r w:rsidRPr="00F50E1F">
        <w:rPr>
          <w:rFonts w:cs="Arial"/>
          <w:b/>
          <w:u w:val="single"/>
        </w:rPr>
        <w:t>Proposal 6:</w:t>
      </w:r>
      <w:r w:rsidRPr="00F50E1F">
        <w:rPr>
          <w:rFonts w:cs="Arial"/>
          <w:b/>
          <w:i/>
          <w:iCs/>
        </w:rPr>
        <w:t xml:space="preserve"> RAN2 to confirm that the UE can be configured with the following regarding RRM measurement inference/reporting for temporal case B:</w:t>
      </w:r>
    </w:p>
    <w:p w14:paraId="3EA15810" w14:textId="77777777" w:rsidR="00B84761" w:rsidRPr="00F50E1F" w:rsidRDefault="00B84761" w:rsidP="00B84761">
      <w:pPr>
        <w:pStyle w:val="ListParagraph"/>
        <w:numPr>
          <w:ilvl w:val="0"/>
          <w:numId w:val="41"/>
        </w:numPr>
        <w:tabs>
          <w:tab w:val="left" w:pos="1377"/>
        </w:tabs>
        <w:overflowPunct w:val="0"/>
        <w:autoSpaceDE w:val="0"/>
        <w:autoSpaceDN w:val="0"/>
        <w:adjustRightInd w:val="0"/>
        <w:spacing w:after="120"/>
        <w:textAlignment w:val="baseline"/>
        <w:rPr>
          <w:rFonts w:cs="Arial"/>
          <w:b/>
          <w:bCs/>
          <w:i/>
          <w:iCs/>
          <w:lang w:val="en-GB"/>
        </w:rPr>
      </w:pPr>
      <w:r w:rsidRPr="00F50E1F">
        <w:rPr>
          <w:b/>
          <w:bCs/>
          <w:i/>
          <w:iCs/>
          <w:lang w:val="en-GB"/>
        </w:rPr>
        <w:t xml:space="preserve">the timing of </w:t>
      </w:r>
      <w:r w:rsidRPr="00F50E1F">
        <w:rPr>
          <w:rFonts w:hint="eastAsia"/>
          <w:b/>
          <w:bCs/>
          <w:i/>
          <w:iCs/>
          <w:lang w:val="en-GB"/>
        </w:rPr>
        <w:t>network</w:t>
      </w:r>
      <w:r w:rsidRPr="00F50E1F">
        <w:rPr>
          <w:b/>
          <w:bCs/>
          <w:i/>
          <w:iCs/>
          <w:lang w:val="en-GB"/>
        </w:rPr>
        <w:t xml:space="preserve">’s SSB </w:t>
      </w:r>
      <w:r w:rsidRPr="00F50E1F">
        <w:rPr>
          <w:rFonts w:hint="eastAsia"/>
          <w:b/>
          <w:bCs/>
          <w:i/>
          <w:iCs/>
          <w:lang w:val="en-GB"/>
        </w:rPr>
        <w:t>configuration</w:t>
      </w:r>
    </w:p>
    <w:p w14:paraId="4EBC2106" w14:textId="77777777" w:rsidR="00B84761" w:rsidRDefault="00B84761" w:rsidP="00B8476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4E3A9F04" w14:textId="77777777" w:rsidR="00B84761" w:rsidRPr="00F50E1F" w:rsidRDefault="00B84761" w:rsidP="00B84761">
      <w:pPr>
        <w:tabs>
          <w:tab w:val="left" w:pos="1377"/>
        </w:tabs>
        <w:ind w:left="1170" w:hanging="1170"/>
        <w:jc w:val="left"/>
        <w:rPr>
          <w:rFonts w:cs="Arial"/>
          <w:b/>
          <w:i/>
          <w:iCs/>
        </w:rPr>
      </w:pPr>
      <w:r w:rsidRPr="00F50E1F">
        <w:rPr>
          <w:rFonts w:cs="Arial"/>
          <w:b/>
          <w:u w:val="single"/>
        </w:rPr>
        <w:lastRenderedPageBreak/>
        <w:t>Proposal 7:</w:t>
      </w:r>
      <w:r w:rsidRPr="00F50E1F">
        <w:rPr>
          <w:rFonts w:cs="Arial"/>
          <w:b/>
          <w:i/>
          <w:iCs/>
        </w:rPr>
        <w:t xml:space="preserve"> RAN2 to confirm that the UE can be configured with the following regarding RRM measurement inference/reporting for inter-frequency prediction:</w:t>
      </w:r>
    </w:p>
    <w:p w14:paraId="39F32CA1" w14:textId="77777777" w:rsidR="00B84761" w:rsidRPr="00F50E1F" w:rsidRDefault="00B84761" w:rsidP="00B8476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Measured frequency carrier and predicted frequency carrier information for inter-frequency prediction</w:t>
      </w:r>
    </w:p>
    <w:p w14:paraId="4103DD9A" w14:textId="77777777" w:rsidR="00B84761" w:rsidRPr="00F50E1F" w:rsidRDefault="00B84761" w:rsidP="00B8476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(optional) list of cells for which network expects inference report and their corresponding associated IDs</w:t>
      </w:r>
    </w:p>
    <w:p w14:paraId="4C5930DD" w14:textId="77777777" w:rsidR="00B84761" w:rsidRPr="00F50E1F" w:rsidRDefault="00B84761" w:rsidP="00B84761">
      <w:pPr>
        <w:tabs>
          <w:tab w:val="left" w:pos="1377"/>
        </w:tabs>
        <w:ind w:left="1170" w:hanging="1170"/>
        <w:jc w:val="left"/>
        <w:rPr>
          <w:rFonts w:cs="Arial"/>
          <w:b/>
          <w:i/>
          <w:iCs/>
        </w:rPr>
      </w:pPr>
      <w:r w:rsidRPr="00F50E1F">
        <w:rPr>
          <w:rFonts w:cs="Arial"/>
          <w:b/>
          <w:u w:val="single"/>
        </w:rPr>
        <w:t>Proposal 8:</w:t>
      </w:r>
      <w:r w:rsidRPr="00F50E1F">
        <w:rPr>
          <w:rFonts w:cs="Arial"/>
          <w:b/>
          <w:i/>
          <w:iCs/>
        </w:rPr>
        <w:t xml:space="preserve"> RAN2 to confirm the following information to be included in the </w:t>
      </w:r>
      <w:r>
        <w:rPr>
          <w:rFonts w:cs="Arial"/>
          <w:b/>
          <w:i/>
          <w:iCs/>
        </w:rPr>
        <w:t xml:space="preserve">predicted </w:t>
      </w:r>
      <w:r w:rsidRPr="00F50E1F">
        <w:rPr>
          <w:rFonts w:cs="Arial"/>
          <w:b/>
          <w:i/>
          <w:iCs/>
        </w:rPr>
        <w:t>measurement report (for each reported cell):</w:t>
      </w:r>
    </w:p>
    <w:p w14:paraId="14B478E9" w14:textId="77777777" w:rsidR="00B84761" w:rsidRPr="00F50E1F" w:rsidRDefault="00B84761" w:rsidP="00B8476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For intra-frequency temporal domain case A, one or more instances of predicted measurement result(s) in PW can be reported</w:t>
      </w:r>
    </w:p>
    <w:p w14:paraId="333260F6" w14:textId="77777777" w:rsidR="00B84761" w:rsidRDefault="00B84761" w:rsidP="00B8476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F50E1F">
        <w:rPr>
          <w:rFonts w:cs="Arial"/>
          <w:b/>
          <w:i/>
          <w:iCs/>
          <w:lang w:val="en-GB"/>
        </w:rPr>
        <w:t>For intra-frequency temporal domain case B, the latest actual or predicted measurement result can be reported</w:t>
      </w:r>
    </w:p>
    <w:p w14:paraId="647F6766" w14:textId="715A606E" w:rsidR="0028322A" w:rsidRPr="00B84761" w:rsidRDefault="00B84761" w:rsidP="00B84761">
      <w:pPr>
        <w:pStyle w:val="ListParagraph"/>
        <w:numPr>
          <w:ilvl w:val="0"/>
          <w:numId w:val="41"/>
        </w:numPr>
        <w:tabs>
          <w:tab w:val="left" w:pos="1377"/>
        </w:tabs>
        <w:overflowPunct w:val="0"/>
        <w:autoSpaceDE w:val="0"/>
        <w:autoSpaceDN w:val="0"/>
        <w:adjustRightInd w:val="0"/>
        <w:spacing w:after="120"/>
        <w:textAlignment w:val="baseline"/>
        <w:rPr>
          <w:rFonts w:cs="Arial"/>
          <w:b/>
          <w:i/>
          <w:iCs/>
          <w:lang w:val="en-GB"/>
        </w:rPr>
      </w:pPr>
      <w:r w:rsidRPr="00B84761">
        <w:rPr>
          <w:rFonts w:cs="Arial" w:hint="eastAsia"/>
          <w:b/>
          <w:i/>
          <w:iCs/>
        </w:rPr>
        <w:t xml:space="preserve">For inter-frequency prediction, the latest </w:t>
      </w:r>
      <w:r w:rsidRPr="00B84761">
        <w:rPr>
          <w:rFonts w:cs="Arial"/>
          <w:b/>
          <w:i/>
          <w:iCs/>
        </w:rPr>
        <w:t xml:space="preserve">predicted </w:t>
      </w:r>
      <w:r w:rsidRPr="00B84761">
        <w:rPr>
          <w:rFonts w:cs="Arial" w:hint="eastAsia"/>
          <w:b/>
          <w:i/>
          <w:iCs/>
        </w:rPr>
        <w:t>measurement result is reported.</w:t>
      </w:r>
    </w:p>
    <w:p w14:paraId="5D5D44B9" w14:textId="77777777" w:rsidR="00B84761" w:rsidRDefault="00B84761" w:rsidP="0028322A">
      <w:pPr>
        <w:rPr>
          <w:highlight w:val="lightGray"/>
        </w:rPr>
      </w:pPr>
    </w:p>
    <w:p w14:paraId="0FEF2F72" w14:textId="2EBE80BB" w:rsidR="00C2768E" w:rsidRPr="00F50E1F" w:rsidRDefault="0028322A" w:rsidP="0028322A">
      <w:pPr>
        <w:rPr>
          <w:highlight w:val="lightGray"/>
        </w:rPr>
      </w:pPr>
      <w:r w:rsidRPr="00F50E1F">
        <w:rPr>
          <w:highlight w:val="lightGray"/>
        </w:rPr>
        <w:t>[</w:t>
      </w:r>
      <w:r w:rsidR="00C2768E" w:rsidRPr="00F50E1F">
        <w:rPr>
          <w:highlight w:val="lightGray"/>
        </w:rPr>
        <w:t>Network side additional condition (associated IDs)</w:t>
      </w:r>
      <w:r w:rsidRPr="00F50E1F">
        <w:rPr>
          <w:highlight w:val="lightGray"/>
        </w:rPr>
        <w:t>]</w:t>
      </w:r>
    </w:p>
    <w:p w14:paraId="0A91471B" w14:textId="77777777" w:rsidR="00C2768E" w:rsidRPr="00F50E1F" w:rsidRDefault="00C2768E" w:rsidP="00C2768E">
      <w:pPr>
        <w:tabs>
          <w:tab w:val="left" w:pos="1377"/>
        </w:tabs>
        <w:ind w:left="1354" w:hanging="1354"/>
        <w:jc w:val="left"/>
        <w:rPr>
          <w:rFonts w:cs="Arial"/>
          <w:bCs/>
          <w:i/>
          <w:iCs/>
        </w:rPr>
      </w:pPr>
      <w:r w:rsidRPr="00F50E1F">
        <w:rPr>
          <w:rFonts w:cs="Arial"/>
          <w:b/>
        </w:rPr>
        <w:t>Observation 5:</w:t>
      </w:r>
      <w:r w:rsidRPr="00F50E1F">
        <w:rPr>
          <w:rFonts w:cs="Arial"/>
          <w:bCs/>
          <w:i/>
          <w:iCs/>
        </w:rPr>
        <w:t xml:space="preserve"> The UE may need to be configured with multiple associated IDs for performing applicability determination for AIML mobility. </w:t>
      </w:r>
    </w:p>
    <w:p w14:paraId="0261972D" w14:textId="77777777" w:rsidR="00C2768E" w:rsidRPr="00F50E1F" w:rsidRDefault="00C2768E" w:rsidP="00C2768E">
      <w:pPr>
        <w:tabs>
          <w:tab w:val="left" w:pos="1377"/>
        </w:tabs>
        <w:ind w:left="1354" w:hanging="1354"/>
        <w:jc w:val="left"/>
        <w:rPr>
          <w:rFonts w:cs="Arial"/>
          <w:bCs/>
          <w:i/>
          <w:iCs/>
        </w:rPr>
      </w:pPr>
      <w:r w:rsidRPr="00F50E1F">
        <w:rPr>
          <w:rFonts w:cs="Arial"/>
          <w:b/>
        </w:rPr>
        <w:t>Observation 6:</w:t>
      </w:r>
      <w:r w:rsidRPr="00F50E1F">
        <w:rPr>
          <w:rFonts w:cs="Arial"/>
          <w:bCs/>
          <w:i/>
          <w:iCs/>
        </w:rPr>
        <w:t xml:space="preserve"> There may be cases in RRM measurement prediction where there is a partial match between the associated IDs of the input/output cells used during the training of the AIML model and the current associated IDs of the concerned cells. </w:t>
      </w:r>
    </w:p>
    <w:p w14:paraId="338EF0E8" w14:textId="014D0789" w:rsidR="00C2768E" w:rsidRPr="00F50E1F" w:rsidRDefault="00C2768E" w:rsidP="00C2768E">
      <w:pPr>
        <w:tabs>
          <w:tab w:val="left" w:pos="1377"/>
        </w:tabs>
        <w:ind w:left="1170" w:hanging="1170"/>
        <w:jc w:val="left"/>
        <w:rPr>
          <w:rFonts w:cs="Arial"/>
          <w:b/>
          <w:i/>
          <w:iCs/>
        </w:rPr>
      </w:pPr>
      <w:r w:rsidRPr="00F50E1F">
        <w:rPr>
          <w:rFonts w:cs="Arial"/>
          <w:b/>
          <w:u w:val="single"/>
        </w:rPr>
        <w:t>Proposal 9:</w:t>
      </w:r>
      <w:r w:rsidRPr="00F50E1F">
        <w:rPr>
          <w:rFonts w:cs="Arial"/>
          <w:b/>
        </w:rPr>
        <w:t xml:space="preserve"> </w:t>
      </w:r>
      <w:r w:rsidRPr="00F50E1F">
        <w:rPr>
          <w:rFonts w:cs="Arial"/>
          <w:b/>
          <w:i/>
          <w:iCs/>
        </w:rPr>
        <w:t>For RRM measurement prediction, the UE may be provided with multiple associated IDs (e.g., corresponding to different serving/neighbo</w:t>
      </w:r>
      <w:r w:rsidR="00EB1252" w:rsidRPr="00F50E1F">
        <w:rPr>
          <w:rFonts w:cs="Arial"/>
          <w:b/>
          <w:i/>
          <w:iCs/>
        </w:rPr>
        <w:t>u</w:t>
      </w:r>
      <w:r w:rsidRPr="00F50E1F">
        <w:rPr>
          <w:rFonts w:cs="Arial"/>
          <w:b/>
          <w:i/>
          <w:iCs/>
        </w:rPr>
        <w:t xml:space="preserve">r cells being predicted). </w:t>
      </w:r>
    </w:p>
    <w:p w14:paraId="1CFA86EE" w14:textId="725F8743" w:rsidR="00C2768E" w:rsidRPr="00F50E1F" w:rsidRDefault="00C2768E" w:rsidP="0028322A">
      <w:pPr>
        <w:tabs>
          <w:tab w:val="left" w:pos="1377"/>
        </w:tabs>
        <w:ind w:left="1170" w:hanging="1170"/>
        <w:jc w:val="left"/>
        <w:rPr>
          <w:rFonts w:cs="Arial"/>
          <w:b/>
          <w:i/>
          <w:iCs/>
        </w:rPr>
      </w:pPr>
      <w:r w:rsidRPr="00F50E1F">
        <w:rPr>
          <w:rFonts w:cs="Arial"/>
          <w:b/>
          <w:u w:val="single"/>
        </w:rPr>
        <w:t xml:space="preserve">Proposal 10: </w:t>
      </w:r>
      <w:r w:rsidRPr="00F50E1F">
        <w:rPr>
          <w:rFonts w:cs="Arial"/>
          <w:b/>
          <w:i/>
          <w:iCs/>
        </w:rPr>
        <w:t xml:space="preserve">An RRM measurement prediction configuration may be fully applicable, fully non-applicable, or partially applicable. </w:t>
      </w:r>
    </w:p>
    <w:p w14:paraId="4AAE8321" w14:textId="77777777" w:rsidR="0028322A" w:rsidRPr="00F50E1F" w:rsidRDefault="0028322A" w:rsidP="0028322A">
      <w:pPr>
        <w:tabs>
          <w:tab w:val="left" w:pos="0"/>
        </w:tabs>
        <w:jc w:val="left"/>
        <w:rPr>
          <w:rFonts w:cs="Arial"/>
          <w:sz w:val="18"/>
          <w:szCs w:val="18"/>
        </w:rPr>
      </w:pPr>
    </w:p>
    <w:p w14:paraId="23E9575E" w14:textId="77777777" w:rsidR="0028322A" w:rsidRPr="00F50E1F" w:rsidRDefault="0028322A" w:rsidP="0028322A">
      <w:r w:rsidRPr="00F50E1F">
        <w:rPr>
          <w:highlight w:val="lightGray"/>
        </w:rPr>
        <w:t>[Performing Inference]</w:t>
      </w:r>
    </w:p>
    <w:p w14:paraId="557DF5D6" w14:textId="77777777" w:rsidR="00C2768E" w:rsidRPr="00F50E1F" w:rsidRDefault="00C2768E" w:rsidP="00C2768E">
      <w:pPr>
        <w:tabs>
          <w:tab w:val="left" w:pos="1377"/>
        </w:tabs>
        <w:ind w:left="1354" w:hanging="1354"/>
        <w:jc w:val="left"/>
        <w:rPr>
          <w:rFonts w:eastAsia="DengXian"/>
          <w:bCs/>
        </w:rPr>
      </w:pPr>
      <w:r w:rsidRPr="00F50E1F">
        <w:rPr>
          <w:rFonts w:cs="Arial"/>
          <w:b/>
        </w:rPr>
        <w:t>Observation 7:</w:t>
      </w:r>
      <w:r w:rsidRPr="00F50E1F">
        <w:rPr>
          <w:rFonts w:cs="Arial"/>
          <w:b/>
          <w:i/>
          <w:iCs/>
        </w:rPr>
        <w:t xml:space="preserve"> </w:t>
      </w:r>
      <w:r w:rsidRPr="00F50E1F">
        <w:rPr>
          <w:rFonts w:cs="Arial"/>
          <w:bCs/>
          <w:i/>
          <w:iCs/>
        </w:rPr>
        <w:t>Performing RRM measurement predictions all the time is highly inefficient (e.g., when the UE is under excellent serving cell coverage).</w:t>
      </w:r>
    </w:p>
    <w:p w14:paraId="118C7A3B" w14:textId="77777777" w:rsidR="00C2768E" w:rsidRPr="00F50E1F" w:rsidRDefault="00C2768E" w:rsidP="00C2768E">
      <w:pPr>
        <w:tabs>
          <w:tab w:val="left" w:pos="1377"/>
        </w:tabs>
        <w:ind w:left="1170" w:hanging="1170"/>
        <w:jc w:val="left"/>
        <w:rPr>
          <w:rFonts w:cs="Arial"/>
          <w:b/>
          <w:i/>
          <w:iCs/>
        </w:rPr>
      </w:pPr>
      <w:r w:rsidRPr="00F50E1F">
        <w:rPr>
          <w:rFonts w:cs="Arial"/>
          <w:b/>
          <w:u w:val="single"/>
        </w:rPr>
        <w:t>Proposal 11:</w:t>
      </w:r>
      <w:r w:rsidRPr="00F50E1F">
        <w:rPr>
          <w:rFonts w:cs="Arial"/>
          <w:b/>
        </w:rPr>
        <w:t xml:space="preserve"> </w:t>
      </w:r>
      <w:r w:rsidRPr="00F50E1F">
        <w:rPr>
          <w:rFonts w:cs="Arial"/>
          <w:b/>
          <w:i/>
          <w:iCs/>
        </w:rPr>
        <w:t>The UE can be configured to start performing RRM measurement predictions in one of the following ways:</w:t>
      </w:r>
    </w:p>
    <w:p w14:paraId="5539E167" w14:textId="77777777" w:rsidR="00C2768E" w:rsidRPr="00F50E1F" w:rsidRDefault="00C2768E" w:rsidP="00C2768E">
      <w:pPr>
        <w:pStyle w:val="ListParagraph"/>
        <w:numPr>
          <w:ilvl w:val="0"/>
          <w:numId w:val="43"/>
        </w:numPr>
        <w:tabs>
          <w:tab w:val="left" w:pos="1377"/>
        </w:tabs>
        <w:overflowPunct w:val="0"/>
        <w:autoSpaceDE w:val="0"/>
        <w:autoSpaceDN w:val="0"/>
        <w:adjustRightInd w:val="0"/>
        <w:spacing w:after="120"/>
        <w:ind w:left="1354" w:hanging="216"/>
        <w:textAlignment w:val="baseline"/>
        <w:rPr>
          <w:rFonts w:cs="Arial"/>
          <w:b/>
          <w:i/>
          <w:iCs/>
          <w:lang w:val="en-GB"/>
        </w:rPr>
      </w:pPr>
      <w:r w:rsidRPr="00F50E1F">
        <w:rPr>
          <w:rFonts w:cs="Arial"/>
          <w:b/>
          <w:i/>
          <w:iCs/>
          <w:lang w:val="en-GB"/>
        </w:rPr>
        <w:t>Automatically, upon the reception of the inference configuration and after determining that it has an applicable model.</w:t>
      </w:r>
    </w:p>
    <w:p w14:paraId="2889208F" w14:textId="55C5CD30" w:rsidR="00C2768E" w:rsidRPr="00F50E1F" w:rsidRDefault="00C2768E" w:rsidP="00C2768E">
      <w:pPr>
        <w:pStyle w:val="ListParagraph"/>
        <w:numPr>
          <w:ilvl w:val="0"/>
          <w:numId w:val="43"/>
        </w:numPr>
        <w:tabs>
          <w:tab w:val="left" w:pos="1377"/>
        </w:tabs>
        <w:overflowPunct w:val="0"/>
        <w:autoSpaceDE w:val="0"/>
        <w:autoSpaceDN w:val="0"/>
        <w:adjustRightInd w:val="0"/>
        <w:spacing w:after="120"/>
        <w:ind w:left="1354" w:hanging="216"/>
        <w:textAlignment w:val="baseline"/>
        <w:rPr>
          <w:rFonts w:cs="Arial"/>
          <w:b/>
          <w:i/>
          <w:iCs/>
          <w:lang w:val="en-GB"/>
        </w:rPr>
      </w:pPr>
      <w:r w:rsidRPr="00F50E1F">
        <w:rPr>
          <w:rFonts w:cs="Arial"/>
          <w:b/>
          <w:i/>
          <w:iCs/>
          <w:lang w:val="en-GB"/>
        </w:rPr>
        <w:t xml:space="preserve">Upon the </w:t>
      </w:r>
      <w:r w:rsidR="00967C2D" w:rsidRPr="00F50E1F">
        <w:rPr>
          <w:rFonts w:cs="Arial"/>
          <w:b/>
          <w:i/>
          <w:iCs/>
          <w:lang w:val="en-GB"/>
        </w:rPr>
        <w:t>fulfilment</w:t>
      </w:r>
      <w:r w:rsidRPr="00F50E1F">
        <w:rPr>
          <w:rFonts w:cs="Arial"/>
          <w:b/>
          <w:i/>
          <w:iCs/>
          <w:lang w:val="en-GB"/>
        </w:rPr>
        <w:t xml:space="preserve"> of further conditions. The details of the conditions are FFS (e.g., configuration like the s-measure for starting inference).</w:t>
      </w:r>
    </w:p>
    <w:p w14:paraId="71A8147F" w14:textId="52B874B0" w:rsidR="00773F15" w:rsidRPr="00F50E1F" w:rsidRDefault="00773F15" w:rsidP="00F73941">
      <w:pPr>
        <w:pStyle w:val="Heading1"/>
      </w:pPr>
      <w:bookmarkStart w:id="9" w:name="_Toc178176170"/>
      <w:bookmarkStart w:id="10" w:name="_Hlk110514697"/>
      <w:r w:rsidRPr="00F50E1F">
        <w:t>References</w:t>
      </w:r>
      <w:bookmarkEnd w:id="9"/>
    </w:p>
    <w:bookmarkEnd w:id="10"/>
    <w:p w14:paraId="29ED160B" w14:textId="54AE32BD" w:rsidR="00F73941" w:rsidRPr="00F50E1F" w:rsidRDefault="00F73941" w:rsidP="00F73941">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F50E1F">
        <w:rPr>
          <w:rFonts w:ascii="Times New Roman" w:hAnsi="Times New Roman"/>
          <w:szCs w:val="18"/>
          <w:lang w:val="en-GB"/>
        </w:rPr>
        <w:t>TR 38.744, Study on Artificial Intelligence (AI)/Machine Learning (ML) for Mobility in NR (Release 19), October 2025</w:t>
      </w:r>
    </w:p>
    <w:p w14:paraId="07737167" w14:textId="02F688A2" w:rsidR="00F73941" w:rsidRPr="00F50E1F" w:rsidRDefault="00F73941" w:rsidP="00F73941">
      <w:pPr>
        <w:pStyle w:val="11BodyText"/>
        <w:numPr>
          <w:ilvl w:val="0"/>
          <w:numId w:val="27"/>
        </w:numPr>
        <w:tabs>
          <w:tab w:val="clear" w:pos="720"/>
          <w:tab w:val="num" w:pos="450"/>
          <w:tab w:val="left" w:pos="1080"/>
        </w:tabs>
        <w:ind w:left="450" w:hanging="450"/>
        <w:rPr>
          <w:rFonts w:ascii="Times New Roman" w:hAnsi="Times New Roman"/>
          <w:szCs w:val="18"/>
          <w:lang w:val="en-GB"/>
        </w:rPr>
      </w:pPr>
      <w:r w:rsidRPr="00F50E1F">
        <w:rPr>
          <w:rFonts w:ascii="Times New Roman" w:hAnsi="Times New Roman"/>
          <w:szCs w:val="18"/>
          <w:lang w:val="en-GB"/>
        </w:rPr>
        <w:t>RP-252899, Revised WI: Artificial Intelligence (AI)/Machine Learning (ML) for mobility in NR, OPPO/Interdigital, RAN#109, Sept 2025</w:t>
      </w:r>
    </w:p>
    <w:p w14:paraId="4B75F7FB" w14:textId="49C6CABD" w:rsidR="00F73941" w:rsidRPr="00624E6B" w:rsidRDefault="00F73941" w:rsidP="00F73941">
      <w:pPr>
        <w:pStyle w:val="11BodyText"/>
        <w:numPr>
          <w:ilvl w:val="0"/>
          <w:numId w:val="27"/>
        </w:numPr>
        <w:tabs>
          <w:tab w:val="clear" w:pos="720"/>
          <w:tab w:val="num" w:pos="450"/>
          <w:tab w:val="left" w:pos="1080"/>
        </w:tabs>
        <w:overflowPunct w:val="0"/>
        <w:autoSpaceDE w:val="0"/>
        <w:autoSpaceDN w:val="0"/>
        <w:adjustRightInd w:val="0"/>
        <w:spacing w:after="120"/>
        <w:ind w:left="540" w:hanging="540"/>
        <w:textAlignment w:val="baseline"/>
        <w:rPr>
          <w:rFonts w:ascii="Times New Roman" w:hAnsi="Times New Roman"/>
          <w:szCs w:val="18"/>
        </w:rPr>
      </w:pPr>
      <w:r w:rsidRPr="00F50E1F">
        <w:rPr>
          <w:rFonts w:ascii="Times New Roman" w:hAnsi="Times New Roman"/>
          <w:szCs w:val="18"/>
          <w:lang w:val="en-GB"/>
        </w:rPr>
        <w:t xml:space="preserve">R2-2508466, Correction on AI for NR Air interface feature in TS38.300, </w:t>
      </w:r>
      <w:r w:rsidR="003276D0" w:rsidRPr="00F50E1F">
        <w:rPr>
          <w:rFonts w:ascii="Times New Roman" w:hAnsi="Times New Roman"/>
          <w:szCs w:val="18"/>
          <w:lang w:val="en-GB"/>
        </w:rPr>
        <w:t>V</w:t>
      </w:r>
      <w:r w:rsidRPr="00F50E1F">
        <w:rPr>
          <w:rFonts w:ascii="Times New Roman" w:hAnsi="Times New Roman"/>
          <w:szCs w:val="18"/>
          <w:lang w:val="en-GB"/>
        </w:rPr>
        <w:t>ivo</w:t>
      </w:r>
      <w:r w:rsidR="003276D0" w:rsidRPr="00F50E1F">
        <w:rPr>
          <w:rFonts w:ascii="Times New Roman" w:hAnsi="Times New Roman"/>
          <w:szCs w:val="18"/>
          <w:lang w:val="en-GB"/>
        </w:rPr>
        <w:t xml:space="preserve"> </w:t>
      </w:r>
      <w:r w:rsidRPr="00F50E1F">
        <w:rPr>
          <w:rFonts w:ascii="Times New Roman" w:hAnsi="Times New Roman"/>
          <w:szCs w:val="18"/>
          <w:lang w:val="en-GB"/>
        </w:rPr>
        <w:t>(Rapporteur), RAN2-132, Dallas, November 2025</w:t>
      </w:r>
    </w:p>
    <w:sectPr w:rsidR="00F73941" w:rsidRPr="00624E6B"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35C27" w14:textId="77777777" w:rsidR="00FF030D" w:rsidRPr="00F50E1F" w:rsidRDefault="00FF030D">
      <w:r w:rsidRPr="00F50E1F">
        <w:separator/>
      </w:r>
    </w:p>
  </w:endnote>
  <w:endnote w:type="continuationSeparator" w:id="0">
    <w:p w14:paraId="5684A0CB" w14:textId="77777777" w:rsidR="00FF030D" w:rsidRPr="00F50E1F" w:rsidRDefault="00FF030D">
      <w:r w:rsidRPr="00F50E1F">
        <w:continuationSeparator/>
      </w:r>
    </w:p>
  </w:endnote>
  <w:endnote w:type="continuationNotice" w:id="1">
    <w:p w14:paraId="1F3E12F3" w14:textId="77777777" w:rsidR="00FF030D" w:rsidRPr="00F50E1F" w:rsidRDefault="00FF0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Pr="00F50E1F" w:rsidRDefault="007E76CB">
    <w:pPr>
      <w:pStyle w:val="Footer"/>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Pr="00F50E1F" w:rsidRDefault="00AC0511" w:rsidP="00313FD6">
    <w:pPr>
      <w:pStyle w:val="Footer"/>
      <w:tabs>
        <w:tab w:val="center" w:pos="4820"/>
        <w:tab w:val="right" w:pos="9639"/>
      </w:tabs>
      <w:jc w:val="left"/>
      <w:rPr>
        <w:noProof w:val="0"/>
        <w:lang w:val="en-GB"/>
      </w:rPr>
    </w:pPr>
    <w:r w:rsidRPr="00F50E1F">
      <w:rPr>
        <w:noProof w:val="0"/>
        <w:lang w:val="en-GB"/>
      </w:rPr>
      <w:tab/>
    </w:r>
    <w:r w:rsidRPr="00F50E1F">
      <w:rPr>
        <w:rStyle w:val="PageNumber"/>
        <w:noProof w:val="0"/>
        <w:lang w:val="en-GB"/>
      </w:rPr>
      <w:fldChar w:fldCharType="begin"/>
    </w:r>
    <w:r w:rsidRPr="00F50E1F">
      <w:rPr>
        <w:rStyle w:val="PageNumber"/>
        <w:noProof w:val="0"/>
        <w:lang w:val="en-GB"/>
      </w:rPr>
      <w:instrText xml:space="preserve"> PAGE </w:instrText>
    </w:r>
    <w:r w:rsidRPr="00F50E1F">
      <w:rPr>
        <w:rStyle w:val="PageNumber"/>
        <w:noProof w:val="0"/>
        <w:lang w:val="en-GB"/>
      </w:rPr>
      <w:fldChar w:fldCharType="separate"/>
    </w:r>
    <w:r w:rsidR="00400768" w:rsidRPr="00F50E1F">
      <w:rPr>
        <w:rStyle w:val="PageNumber"/>
        <w:noProof w:val="0"/>
        <w:lang w:val="en-GB"/>
      </w:rPr>
      <w:t>1</w:t>
    </w:r>
    <w:r w:rsidRPr="00F50E1F">
      <w:rPr>
        <w:rStyle w:val="PageNumber"/>
        <w:noProof w:val="0"/>
        <w:lang w:val="en-GB"/>
      </w:rPr>
      <w:fldChar w:fldCharType="end"/>
    </w:r>
    <w:r w:rsidRPr="00F50E1F">
      <w:rPr>
        <w:rStyle w:val="PageNumber"/>
        <w:noProof w:val="0"/>
        <w:lang w:val="en-GB"/>
      </w:rPr>
      <w:t>/</w:t>
    </w:r>
    <w:r w:rsidRPr="00F50E1F">
      <w:rPr>
        <w:rStyle w:val="PageNumber"/>
        <w:noProof w:val="0"/>
        <w:lang w:val="en-GB"/>
      </w:rPr>
      <w:fldChar w:fldCharType="begin"/>
    </w:r>
    <w:r w:rsidRPr="00F50E1F">
      <w:rPr>
        <w:rStyle w:val="PageNumber"/>
        <w:noProof w:val="0"/>
        <w:lang w:val="en-GB"/>
      </w:rPr>
      <w:instrText xml:space="preserve"> NUMPAGES </w:instrText>
    </w:r>
    <w:r w:rsidRPr="00F50E1F">
      <w:rPr>
        <w:rStyle w:val="PageNumber"/>
        <w:noProof w:val="0"/>
        <w:lang w:val="en-GB"/>
      </w:rPr>
      <w:fldChar w:fldCharType="separate"/>
    </w:r>
    <w:r w:rsidR="00400768" w:rsidRPr="00F50E1F">
      <w:rPr>
        <w:rStyle w:val="PageNumber"/>
        <w:noProof w:val="0"/>
        <w:lang w:val="en-GB"/>
      </w:rPr>
      <w:t>1</w:t>
    </w:r>
    <w:r w:rsidRPr="00F50E1F">
      <w:rPr>
        <w:rStyle w:val="PageNumber"/>
        <w:noProof w:val="0"/>
        <w:lang w:val="en-GB"/>
      </w:rPr>
      <w:fldChar w:fldCharType="end"/>
    </w:r>
    <w:r w:rsidRPr="00F50E1F">
      <w:rPr>
        <w:rStyle w:val="PageNumber"/>
        <w:noProof w:val="0"/>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Pr="00F50E1F" w:rsidRDefault="007E76CB">
    <w:pPr>
      <w:pStyle w:val="Footer"/>
      <w:rPr>
        <w:noProof w:val="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272AA" w14:textId="77777777" w:rsidR="00FF030D" w:rsidRPr="00F50E1F" w:rsidRDefault="00FF030D">
      <w:r w:rsidRPr="00F50E1F">
        <w:separator/>
      </w:r>
    </w:p>
  </w:footnote>
  <w:footnote w:type="continuationSeparator" w:id="0">
    <w:p w14:paraId="0512529A" w14:textId="77777777" w:rsidR="00FF030D" w:rsidRPr="00F50E1F" w:rsidRDefault="00FF030D">
      <w:r w:rsidRPr="00F50E1F">
        <w:continuationSeparator/>
      </w:r>
    </w:p>
  </w:footnote>
  <w:footnote w:type="continuationNotice" w:id="1">
    <w:p w14:paraId="78DD1385" w14:textId="77777777" w:rsidR="00FF030D" w:rsidRPr="00F50E1F" w:rsidRDefault="00FF03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Pr="00F50E1F" w:rsidRDefault="00AC0511">
    <w:r w:rsidRPr="00F50E1F">
      <w:t xml:space="preserve">Page </w:t>
    </w:r>
    <w:r w:rsidRPr="00F50E1F">
      <w:fldChar w:fldCharType="begin"/>
    </w:r>
    <w:r w:rsidRPr="00F50E1F">
      <w:instrText>PAGE</w:instrText>
    </w:r>
    <w:r w:rsidRPr="00F50E1F">
      <w:fldChar w:fldCharType="separate"/>
    </w:r>
    <w:r w:rsidRPr="00F50E1F">
      <w:t>1</w:t>
    </w:r>
    <w:r w:rsidRPr="00F50E1F">
      <w:fldChar w:fldCharType="end"/>
    </w:r>
    <w:r w:rsidRPr="00F50E1F">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Pr="00F50E1F" w:rsidRDefault="008A14BD">
    <w:pPr>
      <w:pStyle w:val="Header"/>
      <w:rPr>
        <w:noProof w:val="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4"/>
  </w:num>
  <w:num w:numId="3" w16cid:durableId="1519151789">
    <w:abstractNumId w:val="18"/>
  </w:num>
  <w:num w:numId="4" w16cid:durableId="1934044786">
    <w:abstractNumId w:val="19"/>
  </w:num>
  <w:num w:numId="5" w16cid:durableId="1435324944">
    <w:abstractNumId w:val="14"/>
  </w:num>
  <w:num w:numId="6" w16cid:durableId="1922372000">
    <w:abstractNumId w:val="21"/>
  </w:num>
  <w:num w:numId="7" w16cid:durableId="1083601651">
    <w:abstractNumId w:val="25"/>
  </w:num>
  <w:num w:numId="8" w16cid:durableId="49505293">
    <w:abstractNumId w:val="16"/>
  </w:num>
  <w:num w:numId="9" w16cid:durableId="947472016">
    <w:abstractNumId w:val="42"/>
  </w:num>
  <w:num w:numId="10" w16cid:durableId="468060315">
    <w:abstractNumId w:val="8"/>
  </w:num>
  <w:num w:numId="11" w16cid:durableId="358511164">
    <w:abstractNumId w:val="12"/>
  </w:num>
  <w:num w:numId="12" w16cid:durableId="1758941740">
    <w:abstractNumId w:val="30"/>
  </w:num>
  <w:num w:numId="13" w16cid:durableId="110901978">
    <w:abstractNumId w:val="26"/>
  </w:num>
  <w:num w:numId="14" w16cid:durableId="752551463">
    <w:abstractNumId w:val="29"/>
  </w:num>
  <w:num w:numId="15" w16cid:durableId="1738281961">
    <w:abstractNumId w:val="36"/>
  </w:num>
  <w:num w:numId="16" w16cid:durableId="831218355">
    <w:abstractNumId w:val="39"/>
  </w:num>
  <w:num w:numId="17" w16cid:durableId="1485582577">
    <w:abstractNumId w:val="23"/>
  </w:num>
  <w:num w:numId="18" w16cid:durableId="1688405876">
    <w:abstractNumId w:val="11"/>
  </w:num>
  <w:num w:numId="19" w16cid:durableId="595671673">
    <w:abstractNumId w:val="32"/>
  </w:num>
  <w:num w:numId="20" w16cid:durableId="381178554">
    <w:abstractNumId w:val="22"/>
  </w:num>
  <w:num w:numId="21" w16cid:durableId="1515420346">
    <w:abstractNumId w:val="0"/>
  </w:num>
  <w:num w:numId="22" w16cid:durableId="2087459430">
    <w:abstractNumId w:val="31"/>
  </w:num>
  <w:num w:numId="23" w16cid:durableId="2101372328">
    <w:abstractNumId w:val="35"/>
  </w:num>
  <w:num w:numId="24" w16cid:durableId="1359886836">
    <w:abstractNumId w:val="34"/>
  </w:num>
  <w:num w:numId="25" w16cid:durableId="71204629">
    <w:abstractNumId w:val="28"/>
  </w:num>
  <w:num w:numId="26" w16cid:durableId="725295725">
    <w:abstractNumId w:val="38"/>
  </w:num>
  <w:num w:numId="27" w16cid:durableId="1747527591">
    <w:abstractNumId w:val="33"/>
  </w:num>
  <w:num w:numId="28" w16cid:durableId="1419525978">
    <w:abstractNumId w:val="5"/>
  </w:num>
  <w:num w:numId="29" w16cid:durableId="1534806105">
    <w:abstractNumId w:val="4"/>
  </w:num>
  <w:num w:numId="30" w16cid:durableId="1868984830">
    <w:abstractNumId w:val="13"/>
  </w:num>
  <w:num w:numId="31" w16cid:durableId="1427581010">
    <w:abstractNumId w:val="3"/>
  </w:num>
  <w:num w:numId="32" w16cid:durableId="581722885">
    <w:abstractNumId w:val="9"/>
  </w:num>
  <w:num w:numId="33" w16cid:durableId="897281722">
    <w:abstractNumId w:val="15"/>
  </w:num>
  <w:num w:numId="34" w16cid:durableId="628046527">
    <w:abstractNumId w:val="37"/>
  </w:num>
  <w:num w:numId="35" w16cid:durableId="3017690">
    <w:abstractNumId w:val="6"/>
  </w:num>
  <w:num w:numId="36" w16cid:durableId="1822229755">
    <w:abstractNumId w:val="40"/>
  </w:num>
  <w:num w:numId="37" w16cid:durableId="1810322941">
    <w:abstractNumId w:val="17"/>
  </w:num>
  <w:num w:numId="38" w16cid:durableId="1958952752">
    <w:abstractNumId w:val="27"/>
  </w:num>
  <w:num w:numId="39" w16cid:durableId="1170632878">
    <w:abstractNumId w:val="1"/>
  </w:num>
  <w:num w:numId="40" w16cid:durableId="2110151379">
    <w:abstractNumId w:val="10"/>
  </w:num>
  <w:num w:numId="41" w16cid:durableId="1729303644">
    <w:abstractNumId w:val="7"/>
  </w:num>
  <w:num w:numId="42" w16cid:durableId="376658926">
    <w:abstractNumId w:val="41"/>
  </w:num>
  <w:num w:numId="43" w16cid:durableId="564874182">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417"/>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2BCE"/>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4F8F"/>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6E"/>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5F1A"/>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840"/>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0B84"/>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E1D"/>
    <w:rsid w:val="00231425"/>
    <w:rsid w:val="002319E4"/>
    <w:rsid w:val="00231BFB"/>
    <w:rsid w:val="002320DA"/>
    <w:rsid w:val="0023234B"/>
    <w:rsid w:val="00232DB5"/>
    <w:rsid w:val="0023321F"/>
    <w:rsid w:val="0023327C"/>
    <w:rsid w:val="0023397A"/>
    <w:rsid w:val="00233A44"/>
    <w:rsid w:val="00233BAA"/>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2E7"/>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22A"/>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026"/>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842"/>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18"/>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6D0"/>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572"/>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53"/>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20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34A"/>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DD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A8B"/>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6FAB"/>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5D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986"/>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A06"/>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D6D"/>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243"/>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C2D"/>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A81"/>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5DD1"/>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DC0"/>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70B"/>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1C"/>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486"/>
    <w:rsid w:val="00B028B5"/>
    <w:rsid w:val="00B02AA9"/>
    <w:rsid w:val="00B02FA3"/>
    <w:rsid w:val="00B03281"/>
    <w:rsid w:val="00B032E0"/>
    <w:rsid w:val="00B03B76"/>
    <w:rsid w:val="00B0431E"/>
    <w:rsid w:val="00B05084"/>
    <w:rsid w:val="00B051EA"/>
    <w:rsid w:val="00B054E6"/>
    <w:rsid w:val="00B05599"/>
    <w:rsid w:val="00B055C2"/>
    <w:rsid w:val="00B057B4"/>
    <w:rsid w:val="00B068F8"/>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030"/>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61"/>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461"/>
    <w:rsid w:val="00C00BED"/>
    <w:rsid w:val="00C012E6"/>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68E"/>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1BF"/>
    <w:rsid w:val="00C76D05"/>
    <w:rsid w:val="00C76D90"/>
    <w:rsid w:val="00C76E3C"/>
    <w:rsid w:val="00C773B7"/>
    <w:rsid w:val="00C775B4"/>
    <w:rsid w:val="00C77C4C"/>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DD"/>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528"/>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99D"/>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9DD"/>
    <w:rsid w:val="00E23A38"/>
    <w:rsid w:val="00E23CD9"/>
    <w:rsid w:val="00E240D8"/>
    <w:rsid w:val="00E24275"/>
    <w:rsid w:val="00E24C78"/>
    <w:rsid w:val="00E24F54"/>
    <w:rsid w:val="00E25823"/>
    <w:rsid w:val="00E25B88"/>
    <w:rsid w:val="00E25DE2"/>
    <w:rsid w:val="00E263C5"/>
    <w:rsid w:val="00E26EC2"/>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C1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52"/>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64C5"/>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0E1F"/>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41"/>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30D"/>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link w:val="3GPPHeaderChar"/>
    <w:qFormat/>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3GPPHeaderChar">
    <w:name w:val="3GPP_Header Char"/>
    <w:link w:val="3GPPHeader"/>
    <w:rsid w:val="000A2BCE"/>
    <w:rPr>
      <w:rFonts w:ascii="Times New Roman" w:hAnsi="Times New Roman"/>
      <w:b/>
      <w:sz w:val="24"/>
      <w:lang w:val="en-GB" w:eastAsia="zh-CN"/>
    </w:rPr>
  </w:style>
  <w:style w:type="character" w:customStyle="1" w:styleId="B1Char">
    <w:name w:val="B1 Char"/>
    <w:rsid w:val="00233BA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43</TotalTime>
  <Pages>8</Pages>
  <Words>3075</Words>
  <Characters>17573</Characters>
  <Application>Microsoft Office Word</Application>
  <DocSecurity>0</DocSecurity>
  <Lines>307</Lines>
  <Paragraphs>140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Oumer Teyeb</cp:lastModifiedBy>
  <cp:revision>52</cp:revision>
  <cp:lastPrinted>2015-11-06T16:56:00Z</cp:lastPrinted>
  <dcterms:created xsi:type="dcterms:W3CDTF">2025-11-07T04:41:00Z</dcterms:created>
  <dcterms:modified xsi:type="dcterms:W3CDTF">2025-11-07T05:29:00Z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